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87B5E" w14:textId="5D5EDBE5" w:rsidR="009770F5" w:rsidRDefault="009770F5" w:rsidP="009770F5">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Pr>
          <w:noProof w:val="0"/>
          <w:sz w:val="24"/>
          <w:szCs w:val="24"/>
        </w:rPr>
        <w:t>WG2 Meeting #98</w:t>
      </w:r>
      <w:r w:rsidR="001233C1">
        <w:rPr>
          <w:bCs/>
          <w:noProof w:val="0"/>
          <w:sz w:val="24"/>
          <w:szCs w:val="24"/>
        </w:rPr>
        <w:tab/>
        <w:t>R2-170</w:t>
      </w:r>
      <w:r w:rsidR="001F52CA">
        <w:rPr>
          <w:bCs/>
          <w:noProof w:val="0"/>
          <w:sz w:val="24"/>
          <w:szCs w:val="24"/>
        </w:rPr>
        <w:t>5396</w:t>
      </w:r>
    </w:p>
    <w:p w14:paraId="7C41A1AE" w14:textId="2E2FEAF8" w:rsidR="009770F5" w:rsidRDefault="009770F5" w:rsidP="009770F5">
      <w:pPr>
        <w:pStyle w:val="Header"/>
        <w:tabs>
          <w:tab w:val="right" w:pos="9639"/>
        </w:tabs>
        <w:rPr>
          <w:bCs/>
          <w:noProof w:val="0"/>
          <w:sz w:val="24"/>
          <w:szCs w:val="24"/>
        </w:rPr>
      </w:pPr>
      <w:r>
        <w:rPr>
          <w:rFonts w:eastAsia="SimSun"/>
          <w:noProof w:val="0"/>
          <w:sz w:val="24"/>
          <w:szCs w:val="24"/>
          <w:lang w:eastAsia="zh-CN"/>
        </w:rPr>
        <w:t>Hangzhou, China, 15 - 19 May 2017</w:t>
      </w:r>
      <w:r>
        <w:rPr>
          <w:rFonts w:eastAsia="SimSun"/>
          <w:noProof w:val="0"/>
          <w:sz w:val="24"/>
          <w:szCs w:val="24"/>
          <w:lang w:eastAsia="zh-CN"/>
        </w:rPr>
        <w:tab/>
      </w:r>
      <w:r w:rsidRPr="009770F5">
        <w:rPr>
          <w:rFonts w:eastAsia="SimSun"/>
          <w:b w:val="0"/>
          <w:noProof w:val="0"/>
          <w:sz w:val="16"/>
          <w:szCs w:val="16"/>
          <w:lang w:eastAsia="zh-CN"/>
        </w:rPr>
        <w:t>(Revision of R2-1703163)</w:t>
      </w:r>
    </w:p>
    <w:p w14:paraId="7CD724D7" w14:textId="171A13B3" w:rsidR="00CD4C7B" w:rsidRPr="00B266B0" w:rsidRDefault="00CD4C7B" w:rsidP="00CD4C7B">
      <w:pPr>
        <w:pStyle w:val="Header"/>
        <w:rPr>
          <w:bCs/>
          <w:noProof w:val="0"/>
          <w:sz w:val="24"/>
        </w:rPr>
      </w:pPr>
    </w:p>
    <w:p w14:paraId="64AD5107" w14:textId="77777777" w:rsidR="00CD4C7B" w:rsidRPr="00B266B0" w:rsidRDefault="00CD4C7B" w:rsidP="00CD4C7B">
      <w:pPr>
        <w:pStyle w:val="Header"/>
        <w:rPr>
          <w:bCs/>
          <w:noProof w:val="0"/>
          <w:sz w:val="24"/>
        </w:rPr>
      </w:pPr>
    </w:p>
    <w:p w14:paraId="680A5C5F" w14:textId="3486BDF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64510">
        <w:rPr>
          <w:rFonts w:cs="Arial"/>
          <w:b/>
          <w:bCs/>
          <w:sz w:val="24"/>
          <w:lang w:eastAsia="ja-JP"/>
        </w:rPr>
        <w:t>10.4.1.4</w:t>
      </w:r>
    </w:p>
    <w:p w14:paraId="708698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69F01B2" w14:textId="5B83FDA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234E">
        <w:rPr>
          <w:rFonts w:ascii="Arial" w:hAnsi="Arial" w:cs="Arial"/>
          <w:b/>
          <w:bCs/>
          <w:sz w:val="24"/>
        </w:rPr>
        <w:t>Mobility Measurements in Connected Mode</w:t>
      </w:r>
    </w:p>
    <w:p w14:paraId="4D1104EC" w14:textId="6CDA25A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339C2" w:rsidRPr="002339C2">
        <w:rPr>
          <w:rFonts w:ascii="Arial" w:hAnsi="Arial" w:cs="Arial"/>
          <w:b/>
          <w:bCs/>
          <w:sz w:val="24"/>
        </w:rPr>
        <w:t>NR</w:t>
      </w:r>
      <w:r w:rsidR="005C01ED">
        <w:rPr>
          <w:rFonts w:ascii="Arial" w:hAnsi="Arial" w:cs="Arial"/>
          <w:b/>
          <w:bCs/>
          <w:sz w:val="24"/>
        </w:rPr>
        <w:t>_newRAT</w:t>
      </w:r>
      <w:r w:rsidR="002E14C3">
        <w:rPr>
          <w:rFonts w:ascii="Arial" w:hAnsi="Arial" w:cs="Arial"/>
          <w:b/>
          <w:bCs/>
          <w:sz w:val="24"/>
        </w:rPr>
        <w: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2339C2">
        <w:rPr>
          <w:rFonts w:ascii="Arial" w:hAnsi="Arial" w:cs="Arial"/>
          <w:b/>
          <w:bCs/>
          <w:sz w:val="24"/>
        </w:rPr>
        <w:t>5</w:t>
      </w:r>
    </w:p>
    <w:p w14:paraId="20F6A3E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0FBC544" w14:textId="77777777" w:rsidR="004C7484" w:rsidRDefault="00CD4C7B" w:rsidP="003201A9">
      <w:pPr>
        <w:pStyle w:val="Heading1"/>
      </w:pPr>
      <w:r w:rsidRPr="006E13D1">
        <w:t>1</w:t>
      </w:r>
      <w:r w:rsidRPr="006E13D1">
        <w:tab/>
      </w:r>
      <w:r w:rsidR="004C7484">
        <w:t>Introduction</w:t>
      </w:r>
    </w:p>
    <w:p w14:paraId="45CB9972" w14:textId="77777777" w:rsidR="004C7484" w:rsidRPr="00704569" w:rsidRDefault="004C7484" w:rsidP="004C7484">
      <w:pPr>
        <w:pStyle w:val="Doc-text2"/>
        <w:ind w:left="0" w:firstLine="0"/>
        <w:rPr>
          <w:sz w:val="14"/>
        </w:rPr>
      </w:pPr>
    </w:p>
    <w:p w14:paraId="2ECA78CA" w14:textId="0319D13F" w:rsidR="004C7484" w:rsidRPr="00704569" w:rsidRDefault="004C7484" w:rsidP="004C7484">
      <w:r>
        <w:t xml:space="preserve"> </w:t>
      </w:r>
      <w:r w:rsidR="001C4BCF">
        <w:t xml:space="preserve">As per </w:t>
      </w:r>
      <w:r>
        <w:t>RAN2#9</w:t>
      </w:r>
      <w:r w:rsidR="005671DB">
        <w:t>7</w:t>
      </w:r>
      <w:r w:rsidR="00562AD7">
        <w:t xml:space="preserve"> agreements</w:t>
      </w:r>
      <w:r w:rsidR="0047653D">
        <w:t>:</w:t>
      </w:r>
    </w:p>
    <w:p w14:paraId="07BF66A4" w14:textId="77777777" w:rsidR="00890DCC" w:rsidRDefault="00890DCC" w:rsidP="00890DCC">
      <w:pPr>
        <w:pStyle w:val="Doc-text2"/>
      </w:pPr>
    </w:p>
    <w:p w14:paraId="54D15BDF"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Agreement</w:t>
      </w:r>
    </w:p>
    <w:p w14:paraId="7EBE5FFC"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1</w:t>
      </w:r>
      <w:r>
        <w:tab/>
        <w:t xml:space="preserve">Cell quality can be derived from N best beams where value of N can be configured to 1 or more than 1. </w:t>
      </w:r>
    </w:p>
    <w:p w14:paraId="68754EEA"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FFS: Details of filtering to be applied</w:t>
      </w:r>
    </w:p>
    <w:p w14:paraId="77615752"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FFS: How the quality of the serving cell is determined (e.g. from serving beam only or cell quality)</w:t>
      </w:r>
    </w:p>
    <w:p w14:paraId="6C5FEFB4"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FFS: Whether the agreement applies to both additional RS and idle RS.</w:t>
      </w:r>
    </w:p>
    <w:p w14:paraId="377BC39A" w14:textId="77777777" w:rsidR="00890DCC" w:rsidRDefault="00890DCC" w:rsidP="003201A9">
      <w:pPr>
        <w:pStyle w:val="Doc-text2"/>
        <w:pBdr>
          <w:top w:val="single" w:sz="4" w:space="1" w:color="auto"/>
          <w:left w:val="single" w:sz="4" w:space="31" w:color="auto"/>
          <w:bottom w:val="single" w:sz="4" w:space="1" w:color="auto"/>
          <w:right w:val="single" w:sz="4" w:space="4" w:color="auto"/>
        </w:pBdr>
      </w:pPr>
      <w:r>
        <w:t>FFS: Whether to only consider beams above a threshold ('good' beams)</w:t>
      </w:r>
    </w:p>
    <w:p w14:paraId="220BC47D" w14:textId="77777777" w:rsidR="00890DCC" w:rsidRDefault="00890DCC" w:rsidP="00890DCC">
      <w:pPr>
        <w:pStyle w:val="Doc-text2"/>
      </w:pPr>
    </w:p>
    <w:p w14:paraId="387DA536" w14:textId="77777777" w:rsidR="00890DCC" w:rsidRDefault="00890DCC" w:rsidP="00890DCC">
      <w:pPr>
        <w:pStyle w:val="Doc-text2"/>
      </w:pPr>
    </w:p>
    <w:p w14:paraId="589E7F91" w14:textId="5FC4A2B9" w:rsidR="009770F5" w:rsidRDefault="009770F5" w:rsidP="003201A9">
      <w:pPr>
        <w:pStyle w:val="Doc-text2"/>
        <w:ind w:left="0" w:firstLine="0"/>
        <w:jc w:val="both"/>
        <w:rPr>
          <w:rFonts w:ascii="Times New Roman" w:hAnsi="Times New Roman"/>
        </w:rPr>
      </w:pPr>
      <w:r>
        <w:rPr>
          <w:rFonts w:ascii="Times New Roman" w:hAnsi="Times New Roman"/>
        </w:rPr>
        <w:t>The topic has been further discussed during RAN2#97bis (April 2017) and</w:t>
      </w:r>
      <w:r w:rsidR="009967D5">
        <w:rPr>
          <w:rFonts w:ascii="Times New Roman" w:hAnsi="Times New Roman"/>
        </w:rPr>
        <w:t xml:space="preserve">, among the others, </w:t>
      </w:r>
      <w:r>
        <w:rPr>
          <w:rFonts w:ascii="Times New Roman" w:hAnsi="Times New Roman"/>
        </w:rPr>
        <w:t xml:space="preserve">the following </w:t>
      </w:r>
      <w:r w:rsidR="00660303">
        <w:rPr>
          <w:rFonts w:ascii="Times New Roman" w:hAnsi="Times New Roman"/>
        </w:rPr>
        <w:t xml:space="preserve">RRM-related </w:t>
      </w:r>
      <w:r>
        <w:rPr>
          <w:rFonts w:ascii="Times New Roman" w:hAnsi="Times New Roman"/>
        </w:rPr>
        <w:t>agreements have been noted:</w:t>
      </w:r>
    </w:p>
    <w:p w14:paraId="68A306CA" w14:textId="3D2D41F5" w:rsidR="009770F5" w:rsidRDefault="009770F5" w:rsidP="003201A9">
      <w:pPr>
        <w:pStyle w:val="Doc-text2"/>
        <w:ind w:left="0" w:firstLine="0"/>
        <w:jc w:val="both"/>
        <w:rPr>
          <w:rFonts w:ascii="Times New Roman" w:hAnsi="Times New Roman"/>
        </w:rPr>
      </w:pPr>
    </w:p>
    <w:p w14:paraId="3F3DA8EA" w14:textId="77777777" w:rsidR="00C2582C" w:rsidRDefault="00C2582C" w:rsidP="00C2582C">
      <w:pPr>
        <w:pStyle w:val="Doc-text2"/>
        <w:pBdr>
          <w:top w:val="single" w:sz="4" w:space="1" w:color="auto"/>
          <w:left w:val="single" w:sz="4" w:space="31" w:color="auto"/>
          <w:bottom w:val="single" w:sz="4" w:space="1" w:color="auto"/>
          <w:right w:val="single" w:sz="4" w:space="4" w:color="auto"/>
        </w:pBdr>
      </w:pPr>
      <w:r>
        <w:t>Agreements</w:t>
      </w:r>
    </w:p>
    <w:p w14:paraId="3B85E942" w14:textId="77777777" w:rsidR="00C2582C" w:rsidRDefault="00C2582C" w:rsidP="00C2582C">
      <w:pPr>
        <w:pStyle w:val="Doc-text2"/>
        <w:pBdr>
          <w:top w:val="single" w:sz="4" w:space="1" w:color="auto"/>
          <w:left w:val="single" w:sz="4" w:space="31" w:color="auto"/>
          <w:bottom w:val="single" w:sz="4" w:space="1" w:color="auto"/>
          <w:right w:val="single" w:sz="4" w:space="4" w:color="auto"/>
        </w:pBdr>
      </w:pPr>
      <w:r>
        <w:t>1</w:t>
      </w:r>
      <w:r>
        <w:tab/>
        <w:t>The RRC configured beam consolidation/selection of beam quality of gNB detected beams to derive a cell quality shall be performed after the L1 filter.</w:t>
      </w:r>
    </w:p>
    <w:p w14:paraId="1B52510F" w14:textId="77777777" w:rsidR="00C2582C" w:rsidRDefault="00C2582C" w:rsidP="00C2582C">
      <w:pPr>
        <w:pStyle w:val="Doc-text2"/>
        <w:pBdr>
          <w:top w:val="single" w:sz="4" w:space="1" w:color="auto"/>
          <w:left w:val="single" w:sz="4" w:space="31" w:color="auto"/>
          <w:bottom w:val="single" w:sz="4" w:space="1" w:color="auto"/>
          <w:right w:val="single" w:sz="4" w:space="4" w:color="auto"/>
        </w:pBdr>
      </w:pPr>
      <w:r>
        <w:t>2</w:t>
      </w:r>
      <w:r>
        <w:tab/>
        <w:t>The L1 filter filters signal quality corresponding to gNB beams detected by the UE</w:t>
      </w:r>
    </w:p>
    <w:p w14:paraId="3FFC7C40" w14:textId="77777777" w:rsidR="00C2582C" w:rsidRDefault="00C2582C" w:rsidP="00C2582C">
      <w:pPr>
        <w:pStyle w:val="Doc-text2"/>
        <w:pBdr>
          <w:top w:val="single" w:sz="4" w:space="1" w:color="auto"/>
          <w:left w:val="single" w:sz="4" w:space="31" w:color="auto"/>
          <w:bottom w:val="single" w:sz="4" w:space="1" w:color="auto"/>
          <w:right w:val="single" w:sz="4" w:space="4" w:color="auto"/>
        </w:pBdr>
      </w:pPr>
      <w:r>
        <w:t>3: The measurement model (applicable for both multi beam and single beam case) in NR shall consist of the following:</w:t>
      </w:r>
    </w:p>
    <w:p w14:paraId="543767E2" w14:textId="77777777" w:rsidR="00C2582C" w:rsidRDefault="00C2582C" w:rsidP="00C2582C">
      <w:pPr>
        <w:pStyle w:val="Doc-text2"/>
        <w:pBdr>
          <w:top w:val="single" w:sz="4" w:space="1" w:color="auto"/>
          <w:left w:val="single" w:sz="4" w:space="31" w:color="auto"/>
          <w:bottom w:val="single" w:sz="4" w:space="1" w:color="auto"/>
          <w:right w:val="single" w:sz="4" w:space="4" w:color="auto"/>
        </w:pBdr>
      </w:pPr>
      <w:r>
        <w:t>a-</w:t>
      </w:r>
      <w:r>
        <w:tab/>
        <w:t xml:space="preserve">L1 filtering of beam measurements </w:t>
      </w:r>
    </w:p>
    <w:p w14:paraId="6C9931A0" w14:textId="77777777" w:rsidR="00C2582C" w:rsidRDefault="00C2582C" w:rsidP="00C2582C">
      <w:pPr>
        <w:pStyle w:val="Doc-text2"/>
        <w:pBdr>
          <w:top w:val="single" w:sz="4" w:space="1" w:color="auto"/>
          <w:left w:val="single" w:sz="4" w:space="31" w:color="auto"/>
          <w:bottom w:val="single" w:sz="4" w:space="1" w:color="auto"/>
          <w:right w:val="single" w:sz="4" w:space="4" w:color="auto"/>
        </w:pBdr>
      </w:pPr>
      <w:r w:rsidRPr="009B0EB0">
        <w:rPr>
          <w:highlight w:val="yellow"/>
        </w:rPr>
        <w:t>FFS Whether there is any additional specified filtering of the beam measurements</w:t>
      </w:r>
    </w:p>
    <w:p w14:paraId="4C11AFE0" w14:textId="77777777" w:rsidR="00C2582C" w:rsidRDefault="00C2582C" w:rsidP="00C2582C">
      <w:pPr>
        <w:pStyle w:val="Doc-text2"/>
        <w:pBdr>
          <w:top w:val="single" w:sz="4" w:space="1" w:color="auto"/>
          <w:left w:val="single" w:sz="4" w:space="31" w:color="auto"/>
          <w:bottom w:val="single" w:sz="4" w:space="1" w:color="auto"/>
          <w:right w:val="single" w:sz="4" w:space="4" w:color="auto"/>
        </w:pBdr>
      </w:pPr>
      <w:r>
        <w:t>b-</w:t>
      </w:r>
      <w:r>
        <w:tab/>
        <w:t>Derivation of cell quality from one or more gNB beam quality</w:t>
      </w:r>
    </w:p>
    <w:p w14:paraId="5D94FBD1" w14:textId="77777777" w:rsidR="00C2582C" w:rsidRDefault="00C2582C" w:rsidP="00C2582C">
      <w:pPr>
        <w:pStyle w:val="Doc-text2"/>
        <w:pBdr>
          <w:top w:val="single" w:sz="4" w:space="1" w:color="auto"/>
          <w:left w:val="single" w:sz="4" w:space="31" w:color="auto"/>
          <w:bottom w:val="single" w:sz="4" w:space="1" w:color="auto"/>
          <w:right w:val="single" w:sz="4" w:space="4" w:color="auto"/>
        </w:pBdr>
      </w:pPr>
      <w:r>
        <w:t>c-</w:t>
      </w:r>
      <w:r>
        <w:tab/>
        <w:t xml:space="preserve">L3 filter (RRC configured) of cell quality </w:t>
      </w:r>
    </w:p>
    <w:p w14:paraId="378D59CB" w14:textId="77777777" w:rsidR="00C2582C" w:rsidRDefault="00C2582C" w:rsidP="00C2582C">
      <w:pPr>
        <w:pStyle w:val="Doc-text2"/>
        <w:pBdr>
          <w:top w:val="single" w:sz="4" w:space="1" w:color="auto"/>
          <w:left w:val="single" w:sz="4" w:space="31" w:color="auto"/>
          <w:bottom w:val="single" w:sz="4" w:space="1" w:color="auto"/>
          <w:right w:val="single" w:sz="4" w:space="4" w:color="auto"/>
        </w:pBdr>
      </w:pPr>
      <w:r>
        <w:t>d-</w:t>
      </w:r>
      <w:r>
        <w:tab/>
        <w:t>Evaluation reporting criteria (RRC configured)</w:t>
      </w:r>
    </w:p>
    <w:p w14:paraId="0C48265B" w14:textId="40D68732" w:rsidR="00C2582C" w:rsidRDefault="00C2582C" w:rsidP="003201A9">
      <w:pPr>
        <w:pStyle w:val="Doc-text2"/>
        <w:ind w:left="0" w:firstLine="0"/>
        <w:jc w:val="both"/>
        <w:rPr>
          <w:rFonts w:ascii="Times New Roman" w:hAnsi="Times New Roman"/>
        </w:rPr>
      </w:pPr>
    </w:p>
    <w:p w14:paraId="1CC41831" w14:textId="77777777" w:rsidR="005A51B1" w:rsidRDefault="005A51B1" w:rsidP="005A51B1">
      <w:pPr>
        <w:pStyle w:val="Doc-text2"/>
      </w:pPr>
    </w:p>
    <w:p w14:paraId="29E0C4B4" w14:textId="77777777" w:rsidR="005A51B1" w:rsidRDefault="005A51B1" w:rsidP="00D33D03">
      <w:pPr>
        <w:pStyle w:val="Doc-text2"/>
        <w:pBdr>
          <w:top w:val="single" w:sz="4" w:space="1" w:color="auto"/>
          <w:left w:val="single" w:sz="4" w:space="31" w:color="auto"/>
          <w:bottom w:val="single" w:sz="4" w:space="1" w:color="auto"/>
          <w:right w:val="single" w:sz="4" w:space="4" w:color="auto"/>
        </w:pBdr>
      </w:pPr>
      <w:r>
        <w:t>Agreements</w:t>
      </w:r>
    </w:p>
    <w:p w14:paraId="2EE6EA02" w14:textId="77777777" w:rsidR="005A51B1" w:rsidRDefault="005A51B1" w:rsidP="00D33D03">
      <w:pPr>
        <w:pStyle w:val="Doc-text2"/>
        <w:pBdr>
          <w:top w:val="single" w:sz="4" w:space="1" w:color="auto"/>
          <w:left w:val="single" w:sz="4" w:space="31" w:color="auto"/>
          <w:bottom w:val="single" w:sz="4" w:space="1" w:color="auto"/>
          <w:right w:val="single" w:sz="4" w:space="4" w:color="auto"/>
        </w:pBdr>
      </w:pPr>
      <w:r>
        <w:t>1</w:t>
      </w:r>
      <w:r>
        <w:tab/>
        <w:t>Averaging is used to derive the cell quality from multiple beams (if number of beams is larger than 1). Details averaging are FFS</w:t>
      </w:r>
    </w:p>
    <w:p w14:paraId="6BAC268A" w14:textId="77777777" w:rsidR="005A51B1" w:rsidRPr="0059121C" w:rsidRDefault="005A51B1" w:rsidP="005A51B1">
      <w:pPr>
        <w:pStyle w:val="Doc-text2"/>
      </w:pPr>
    </w:p>
    <w:p w14:paraId="010D6C99" w14:textId="7B0BDE7A" w:rsidR="005A51B1" w:rsidRDefault="005A51B1" w:rsidP="003201A9">
      <w:pPr>
        <w:pStyle w:val="Doc-text2"/>
        <w:ind w:left="0" w:firstLine="0"/>
        <w:jc w:val="both"/>
        <w:rPr>
          <w:rFonts w:ascii="Times New Roman" w:hAnsi="Times New Roman"/>
        </w:rPr>
      </w:pPr>
    </w:p>
    <w:p w14:paraId="1162F7AB" w14:textId="77777777" w:rsidR="005A51B1" w:rsidRDefault="005A51B1" w:rsidP="003201A9">
      <w:pPr>
        <w:pStyle w:val="Doc-text2"/>
        <w:ind w:left="0" w:firstLine="0"/>
        <w:jc w:val="both"/>
        <w:rPr>
          <w:rFonts w:ascii="Times New Roman" w:hAnsi="Times New Roman"/>
        </w:rPr>
      </w:pPr>
    </w:p>
    <w:p w14:paraId="4CAFEF5E" w14:textId="77777777" w:rsidR="002E14C3" w:rsidRDefault="002E14C3" w:rsidP="003201A9">
      <w:pPr>
        <w:pStyle w:val="Doc-text2"/>
        <w:ind w:left="0" w:firstLine="0"/>
        <w:jc w:val="both"/>
        <w:rPr>
          <w:rFonts w:ascii="Times New Roman" w:hAnsi="Times New Roman"/>
        </w:rPr>
      </w:pPr>
    </w:p>
    <w:p w14:paraId="12B61D88" w14:textId="77777777" w:rsidR="002E14C3" w:rsidRDefault="002E14C3" w:rsidP="003201A9">
      <w:pPr>
        <w:pStyle w:val="Doc-text2"/>
        <w:ind w:left="0" w:firstLine="0"/>
        <w:jc w:val="both"/>
        <w:rPr>
          <w:rFonts w:ascii="Times New Roman" w:hAnsi="Times New Roman"/>
        </w:rPr>
      </w:pPr>
    </w:p>
    <w:p w14:paraId="53033299" w14:textId="77777777" w:rsidR="002E14C3" w:rsidRDefault="002E14C3" w:rsidP="003201A9">
      <w:pPr>
        <w:pStyle w:val="Doc-text2"/>
        <w:ind w:left="0" w:firstLine="0"/>
        <w:jc w:val="both"/>
        <w:rPr>
          <w:rFonts w:ascii="Times New Roman" w:hAnsi="Times New Roman"/>
        </w:rPr>
      </w:pPr>
    </w:p>
    <w:p w14:paraId="345E1F43" w14:textId="77777777" w:rsidR="002E14C3" w:rsidRDefault="002E14C3" w:rsidP="003201A9">
      <w:pPr>
        <w:pStyle w:val="Doc-text2"/>
        <w:ind w:left="0" w:firstLine="0"/>
        <w:jc w:val="both"/>
        <w:rPr>
          <w:rFonts w:ascii="Times New Roman" w:hAnsi="Times New Roman"/>
        </w:rPr>
      </w:pPr>
    </w:p>
    <w:p w14:paraId="7DAAAF84" w14:textId="77777777" w:rsidR="002E14C3" w:rsidRDefault="002E14C3" w:rsidP="003201A9">
      <w:pPr>
        <w:pStyle w:val="Doc-text2"/>
        <w:ind w:left="0" w:firstLine="0"/>
        <w:jc w:val="both"/>
        <w:rPr>
          <w:rFonts w:ascii="Times New Roman" w:hAnsi="Times New Roman"/>
        </w:rPr>
      </w:pPr>
    </w:p>
    <w:p w14:paraId="3EF7C6E3" w14:textId="77777777" w:rsidR="002E14C3" w:rsidRDefault="002E14C3" w:rsidP="003201A9">
      <w:pPr>
        <w:pStyle w:val="Doc-text2"/>
        <w:ind w:left="0" w:firstLine="0"/>
        <w:jc w:val="both"/>
        <w:rPr>
          <w:rFonts w:ascii="Times New Roman" w:hAnsi="Times New Roman"/>
        </w:rPr>
      </w:pPr>
    </w:p>
    <w:p w14:paraId="1771AF94" w14:textId="77777777" w:rsidR="002E14C3" w:rsidRDefault="002E14C3" w:rsidP="003201A9">
      <w:pPr>
        <w:pStyle w:val="Doc-text2"/>
        <w:ind w:left="0" w:firstLine="0"/>
        <w:jc w:val="both"/>
        <w:rPr>
          <w:rFonts w:ascii="Times New Roman" w:hAnsi="Times New Roman"/>
        </w:rPr>
      </w:pPr>
    </w:p>
    <w:p w14:paraId="3D8EE57E" w14:textId="77777777" w:rsidR="002E14C3" w:rsidRDefault="002E14C3" w:rsidP="003201A9">
      <w:pPr>
        <w:pStyle w:val="Doc-text2"/>
        <w:ind w:left="0" w:firstLine="0"/>
        <w:jc w:val="both"/>
        <w:rPr>
          <w:rFonts w:ascii="Times New Roman" w:hAnsi="Times New Roman"/>
        </w:rPr>
      </w:pPr>
    </w:p>
    <w:p w14:paraId="4DB4BEA6" w14:textId="77777777" w:rsidR="002E14C3" w:rsidRDefault="002E14C3" w:rsidP="003201A9">
      <w:pPr>
        <w:pStyle w:val="Doc-text2"/>
        <w:ind w:left="0" w:firstLine="0"/>
        <w:jc w:val="both"/>
        <w:rPr>
          <w:rFonts w:ascii="Times New Roman" w:hAnsi="Times New Roman"/>
        </w:rPr>
      </w:pPr>
    </w:p>
    <w:p w14:paraId="67E66E7C" w14:textId="5F7FB81E" w:rsidR="002E14C3" w:rsidRDefault="00660303" w:rsidP="003201A9">
      <w:pPr>
        <w:pStyle w:val="Doc-text2"/>
        <w:ind w:left="0" w:firstLine="0"/>
        <w:jc w:val="both"/>
        <w:rPr>
          <w:rFonts w:ascii="Times New Roman" w:hAnsi="Times New Roman"/>
        </w:rPr>
      </w:pPr>
      <w:r>
        <w:rPr>
          <w:rFonts w:ascii="Times New Roman" w:hAnsi="Times New Roman"/>
        </w:rPr>
        <w:t xml:space="preserve">For beam </w:t>
      </w:r>
      <w:r w:rsidR="00185FBE">
        <w:rPr>
          <w:rFonts w:ascii="Times New Roman" w:hAnsi="Times New Roman"/>
        </w:rPr>
        <w:t>management,</w:t>
      </w:r>
      <w:r>
        <w:rPr>
          <w:rFonts w:ascii="Times New Roman" w:hAnsi="Times New Roman"/>
        </w:rPr>
        <w:t xml:space="preserve"> such relevant agreements have been reached:</w:t>
      </w:r>
    </w:p>
    <w:p w14:paraId="1CEC592A" w14:textId="77777777" w:rsidR="002E14C3" w:rsidRDefault="002E14C3" w:rsidP="003201A9">
      <w:pPr>
        <w:pStyle w:val="Doc-text2"/>
        <w:ind w:left="0" w:firstLine="0"/>
        <w:jc w:val="both"/>
        <w:rPr>
          <w:rFonts w:ascii="Times New Roman" w:hAnsi="Times New Roman"/>
        </w:rPr>
      </w:pPr>
    </w:p>
    <w:p w14:paraId="184E2536" w14:textId="08F6417E" w:rsidR="00660303" w:rsidRDefault="00660303" w:rsidP="003201A9">
      <w:pPr>
        <w:pStyle w:val="Doc-text2"/>
        <w:ind w:left="0" w:firstLine="0"/>
        <w:jc w:val="both"/>
        <w:rPr>
          <w:rFonts w:ascii="Times New Roman" w:hAnsi="Times New Roman"/>
        </w:rPr>
      </w:pPr>
    </w:p>
    <w:p w14:paraId="5BA4F045" w14:textId="77777777" w:rsidR="00660303" w:rsidRDefault="00660303" w:rsidP="009B0EB0">
      <w:pPr>
        <w:pStyle w:val="Doc-text2"/>
        <w:pBdr>
          <w:top w:val="single" w:sz="4" w:space="1" w:color="auto"/>
          <w:left w:val="single" w:sz="4" w:space="31" w:color="auto"/>
          <w:bottom w:val="single" w:sz="4" w:space="1" w:color="auto"/>
          <w:right w:val="single" w:sz="4" w:space="4" w:color="auto"/>
        </w:pBdr>
      </w:pPr>
      <w:r>
        <w:t>Agreements</w:t>
      </w:r>
    </w:p>
    <w:p w14:paraId="61A25E22" w14:textId="1AE372D3" w:rsidR="00660303" w:rsidRDefault="00660303" w:rsidP="009B0EB0">
      <w:pPr>
        <w:pStyle w:val="Doc-text2"/>
        <w:pBdr>
          <w:top w:val="single" w:sz="4" w:space="1" w:color="auto"/>
          <w:left w:val="single" w:sz="4" w:space="31" w:color="auto"/>
          <w:bottom w:val="single" w:sz="4" w:space="1" w:color="auto"/>
          <w:right w:val="single" w:sz="4" w:space="4" w:color="auto"/>
        </w:pBdr>
      </w:pPr>
      <w:r>
        <w:tab/>
        <w:t>RRC/RRM shall not be required to know which beam is actually being used for transmission at a certain time. And the “beam switch procedure” in “Zero/Minimum RRC involvement” should be transparent to RRC/RRM.</w:t>
      </w:r>
    </w:p>
    <w:p w14:paraId="06A3A374" w14:textId="77777777" w:rsidR="00660303" w:rsidRDefault="00660303" w:rsidP="009B0EB0">
      <w:pPr>
        <w:pStyle w:val="Doc-text2"/>
        <w:pBdr>
          <w:top w:val="single" w:sz="4" w:space="1" w:color="auto"/>
          <w:left w:val="single" w:sz="4" w:space="31" w:color="auto"/>
          <w:bottom w:val="single" w:sz="4" w:space="1" w:color="auto"/>
          <w:right w:val="single" w:sz="4" w:space="4" w:color="auto"/>
        </w:pBdr>
      </w:pPr>
      <w:r w:rsidRPr="009B0EB0">
        <w:rPr>
          <w:highlight w:val="yellow"/>
        </w:rPr>
        <w:t>FFS whether CSI-RS configuration for Zero/Minimum RRC involvement mobility and measurement reporting for maintenance of CSI-RS configuration is within RRC or MAC or L1.</w:t>
      </w:r>
    </w:p>
    <w:p w14:paraId="6A3B2D14" w14:textId="08A3430A" w:rsidR="00660303" w:rsidRDefault="00660303" w:rsidP="003201A9">
      <w:pPr>
        <w:pStyle w:val="Doc-text2"/>
        <w:ind w:left="0" w:firstLine="0"/>
        <w:jc w:val="both"/>
        <w:rPr>
          <w:rFonts w:ascii="Times New Roman" w:hAnsi="Times New Roman"/>
        </w:rPr>
      </w:pPr>
    </w:p>
    <w:p w14:paraId="7A4F798C" w14:textId="77777777" w:rsidR="005A51B1" w:rsidRDefault="005A51B1" w:rsidP="003201A9">
      <w:pPr>
        <w:pStyle w:val="Doc-text2"/>
        <w:ind w:left="0" w:firstLine="0"/>
        <w:jc w:val="both"/>
        <w:rPr>
          <w:rFonts w:ascii="Times New Roman" w:hAnsi="Times New Roman"/>
        </w:rPr>
      </w:pPr>
    </w:p>
    <w:p w14:paraId="660A3EE2" w14:textId="77777777" w:rsidR="00660303" w:rsidRDefault="00660303" w:rsidP="003201A9">
      <w:pPr>
        <w:pStyle w:val="Doc-text2"/>
        <w:ind w:left="0" w:firstLine="0"/>
        <w:jc w:val="both"/>
        <w:rPr>
          <w:rFonts w:ascii="Times New Roman" w:hAnsi="Times New Roman"/>
        </w:rPr>
      </w:pPr>
    </w:p>
    <w:p w14:paraId="720272F1" w14:textId="46633B4A" w:rsidR="009770F5" w:rsidRDefault="00A64510" w:rsidP="003201A9">
      <w:pPr>
        <w:pStyle w:val="Doc-text2"/>
        <w:ind w:left="0" w:firstLine="0"/>
        <w:jc w:val="both"/>
        <w:rPr>
          <w:rFonts w:ascii="Times New Roman" w:hAnsi="Times New Roman"/>
        </w:rPr>
      </w:pPr>
      <w:r>
        <w:rPr>
          <w:rFonts w:ascii="Times New Roman" w:hAnsi="Times New Roman"/>
        </w:rPr>
        <w:t>More details</w:t>
      </w:r>
      <w:r w:rsidR="009967D5">
        <w:rPr>
          <w:rFonts w:ascii="Times New Roman" w:hAnsi="Times New Roman"/>
        </w:rPr>
        <w:t xml:space="preserve"> on </w:t>
      </w:r>
      <w:r w:rsidR="00660303">
        <w:rPr>
          <w:rFonts w:ascii="Times New Roman" w:hAnsi="Times New Roman"/>
        </w:rPr>
        <w:t>o</w:t>
      </w:r>
      <w:r w:rsidR="009967D5">
        <w:rPr>
          <w:rFonts w:ascii="Times New Roman" w:hAnsi="Times New Roman"/>
        </w:rPr>
        <w:t>the</w:t>
      </w:r>
      <w:r w:rsidR="00660303">
        <w:rPr>
          <w:rFonts w:ascii="Times New Roman" w:hAnsi="Times New Roman"/>
        </w:rPr>
        <w:t>r</w:t>
      </w:r>
      <w:r w:rsidR="009967D5">
        <w:rPr>
          <w:rFonts w:ascii="Times New Roman" w:hAnsi="Times New Roman"/>
        </w:rPr>
        <w:t xml:space="preserve"> related decisions taken at RAN2#97bis</w:t>
      </w:r>
      <w:r>
        <w:rPr>
          <w:rFonts w:ascii="Times New Roman" w:hAnsi="Times New Roman"/>
        </w:rPr>
        <w:t xml:space="preserve"> can be found in </w:t>
      </w:r>
      <w:r>
        <w:rPr>
          <w:rFonts w:ascii="Times New Roman" w:hAnsi="Times New Roman"/>
        </w:rPr>
        <w:fldChar w:fldCharType="begin"/>
      </w:r>
      <w:r>
        <w:rPr>
          <w:rFonts w:ascii="Times New Roman" w:hAnsi="Times New Roman"/>
        </w:rPr>
        <w:instrText xml:space="preserve"> REF _Ref481072479 \r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w:t>
      </w:r>
    </w:p>
    <w:p w14:paraId="4D394A61" w14:textId="77777777" w:rsidR="00A64510" w:rsidRDefault="00A64510" w:rsidP="003201A9">
      <w:pPr>
        <w:pStyle w:val="Doc-text2"/>
        <w:ind w:left="0" w:firstLine="0"/>
        <w:jc w:val="both"/>
        <w:rPr>
          <w:rFonts w:ascii="Times New Roman" w:hAnsi="Times New Roman"/>
        </w:rPr>
      </w:pPr>
    </w:p>
    <w:p w14:paraId="5749D6F4" w14:textId="38742595" w:rsidR="004C7484" w:rsidRPr="00AE4F0B" w:rsidRDefault="004C7484" w:rsidP="003201A9">
      <w:pPr>
        <w:pStyle w:val="Doc-text2"/>
        <w:ind w:left="0" w:firstLine="0"/>
        <w:jc w:val="both"/>
        <w:rPr>
          <w:rFonts w:ascii="Times New Roman" w:hAnsi="Times New Roman"/>
        </w:rPr>
      </w:pPr>
      <w:r w:rsidRPr="00704569">
        <w:rPr>
          <w:rFonts w:ascii="Times New Roman" w:hAnsi="Times New Roman"/>
        </w:rPr>
        <w:t xml:space="preserve">In this contribution we discuss the connected mode measurements </w:t>
      </w:r>
      <w:r>
        <w:rPr>
          <w:rFonts w:ascii="Times New Roman" w:hAnsi="Times New Roman"/>
        </w:rPr>
        <w:t>for</w:t>
      </w:r>
      <w:r w:rsidRPr="00704569">
        <w:rPr>
          <w:rFonts w:ascii="Times New Roman" w:hAnsi="Times New Roman"/>
        </w:rPr>
        <w:t xml:space="preserve"> NR</w:t>
      </w:r>
      <w:r>
        <w:rPr>
          <w:rFonts w:ascii="Times New Roman" w:hAnsi="Times New Roman"/>
        </w:rPr>
        <w:t xml:space="preserve"> and propose a measurement model for deriving beam</w:t>
      </w:r>
      <w:r w:rsidR="00562AD7">
        <w:rPr>
          <w:rFonts w:ascii="Times New Roman" w:hAnsi="Times New Roman"/>
        </w:rPr>
        <w:t>-</w:t>
      </w:r>
      <w:r>
        <w:rPr>
          <w:rFonts w:ascii="Times New Roman" w:hAnsi="Times New Roman"/>
        </w:rPr>
        <w:t xml:space="preserve"> and cell</w:t>
      </w:r>
      <w:r w:rsidR="00562AD7">
        <w:rPr>
          <w:rFonts w:ascii="Times New Roman" w:hAnsi="Times New Roman"/>
        </w:rPr>
        <w:t>-level</w:t>
      </w:r>
      <w:r>
        <w:rPr>
          <w:rFonts w:ascii="Times New Roman" w:hAnsi="Times New Roman"/>
        </w:rPr>
        <w:t xml:space="preserve"> qualities in NR which applies for both intra- and inter cell measurements in single and multi-beam systems.</w:t>
      </w:r>
      <w:r w:rsidR="009967D5">
        <w:rPr>
          <w:rFonts w:ascii="Times New Roman" w:hAnsi="Times New Roman"/>
        </w:rPr>
        <w:t xml:space="preserve"> We </w:t>
      </w:r>
      <w:r w:rsidR="00A31E7B">
        <w:rPr>
          <w:rFonts w:ascii="Times New Roman" w:hAnsi="Times New Roman"/>
        </w:rPr>
        <w:t xml:space="preserve">still </w:t>
      </w:r>
      <w:r w:rsidR="009967D5">
        <w:rPr>
          <w:rFonts w:ascii="Times New Roman" w:hAnsi="Times New Roman"/>
        </w:rPr>
        <w:t>believe the measurement model can be shared between RRM and beam management</w:t>
      </w:r>
      <w:r w:rsidR="00A31E7B">
        <w:rPr>
          <w:rFonts w:ascii="Times New Roman" w:hAnsi="Times New Roman"/>
        </w:rPr>
        <w:t xml:space="preserve"> purposes</w:t>
      </w:r>
      <w:r w:rsidR="009967D5">
        <w:rPr>
          <w:rFonts w:ascii="Times New Roman" w:hAnsi="Times New Roman"/>
        </w:rPr>
        <w:t>.</w:t>
      </w:r>
    </w:p>
    <w:p w14:paraId="2D8DB749" w14:textId="4CDCF064" w:rsidR="004C7484" w:rsidRPr="006E13D1" w:rsidRDefault="004C7484" w:rsidP="004C7484"/>
    <w:p w14:paraId="30BD39BF" w14:textId="107D16E9" w:rsidR="004C7484" w:rsidRPr="006E13D1" w:rsidRDefault="00562AD7" w:rsidP="004C7484">
      <w:pPr>
        <w:pStyle w:val="Heading1"/>
      </w:pPr>
      <w:r>
        <w:t>2</w:t>
      </w:r>
      <w:r w:rsidR="004C7484" w:rsidRPr="006E13D1">
        <w:tab/>
      </w:r>
      <w:r w:rsidR="004C7484">
        <w:t>Measurement Model for NR</w:t>
      </w:r>
    </w:p>
    <w:p w14:paraId="665D2023" w14:textId="77777777" w:rsidR="004C7484" w:rsidRDefault="004C7484" w:rsidP="004C7484"/>
    <w:p w14:paraId="23AEE6F8" w14:textId="77777777" w:rsidR="004C7484" w:rsidRDefault="004C7484" w:rsidP="003201A9">
      <w:pPr>
        <w:jc w:val="both"/>
      </w:pPr>
      <w:r>
        <w:t>In NR the mobility measurements, in addition to inter-cell mobility, should provide mechanism to handle intra-cell mobility. It would be desirable to have single model for intra/inter cell mobility measurements so that it applies for both single and multi-beam operation modes.</w:t>
      </w:r>
    </w:p>
    <w:p w14:paraId="07DF8C9E" w14:textId="29E4A4E4" w:rsidR="004C7484" w:rsidRDefault="004C7484" w:rsidP="003201A9">
      <w:pPr>
        <w:jc w:val="both"/>
      </w:pPr>
      <w:r>
        <w:t xml:space="preserve">LTE principles could also be applied as baseline (with some enhancements or simply reused) for NR. To manage measurements and reporting in a beam-based system the following high level functions are considered </w:t>
      </w:r>
      <w:r w:rsidR="00562AD7">
        <w:t>in</w:t>
      </w:r>
      <w:r>
        <w:t xml:space="preserve"> the proposed model:</w:t>
      </w:r>
    </w:p>
    <w:p w14:paraId="262238AE" w14:textId="43968ACE" w:rsidR="004C7484" w:rsidRDefault="004C7484" w:rsidP="004C7484">
      <w:pPr>
        <w:pStyle w:val="ListParagraph"/>
        <w:numPr>
          <w:ilvl w:val="0"/>
          <w:numId w:val="8"/>
        </w:numPr>
      </w:pPr>
      <w:r>
        <w:t>Physical layer measurement</w:t>
      </w:r>
      <w:r w:rsidR="009E43C9">
        <w:t>s</w:t>
      </w:r>
      <w:r>
        <w:t xml:space="preserve"> (L1) on reference signals</w:t>
      </w:r>
    </w:p>
    <w:p w14:paraId="09E5364B" w14:textId="14B4A66B" w:rsidR="004C7484" w:rsidRDefault="004C7484" w:rsidP="004C7484">
      <w:pPr>
        <w:pStyle w:val="ListParagraph"/>
        <w:numPr>
          <w:ilvl w:val="0"/>
          <w:numId w:val="8"/>
        </w:numPr>
      </w:pPr>
      <w:r>
        <w:t xml:space="preserve">Higher layer filtering (e.g. moving average) of the </w:t>
      </w:r>
      <w:r w:rsidR="009E43C9">
        <w:t xml:space="preserve">L1 </w:t>
      </w:r>
      <w:r>
        <w:t>measurement</w:t>
      </w:r>
      <w:r w:rsidR="009E234E">
        <w:t>s</w:t>
      </w:r>
      <w:r w:rsidR="00AE27A4">
        <w:t xml:space="preserve"> </w:t>
      </w:r>
      <w:r>
        <w:t>to determine beam quality/qualities</w:t>
      </w:r>
    </w:p>
    <w:p w14:paraId="39608EDF" w14:textId="6FBB71AB" w:rsidR="004C7484" w:rsidRDefault="00075883" w:rsidP="004C7484">
      <w:pPr>
        <w:pStyle w:val="ListParagraph"/>
        <w:numPr>
          <w:ilvl w:val="1"/>
          <w:numId w:val="8"/>
        </w:numPr>
      </w:pPr>
      <w:r>
        <w:t xml:space="preserve">Higher layer </w:t>
      </w:r>
      <w:r w:rsidR="004C7484">
        <w:t xml:space="preserve"> filtering</w:t>
      </w:r>
      <w:r>
        <w:t xml:space="preserve"> that is network controlled (e.g. on L2)</w:t>
      </w:r>
    </w:p>
    <w:p w14:paraId="307D48BE" w14:textId="6865F4C6" w:rsidR="00E71660" w:rsidRDefault="00E71660">
      <w:pPr>
        <w:pStyle w:val="ListParagraph"/>
        <w:numPr>
          <w:ilvl w:val="1"/>
          <w:numId w:val="8"/>
        </w:numPr>
      </w:pPr>
      <w:r>
        <w:t xml:space="preserve">Signal quality threshold levels for beam level reporting actions </w:t>
      </w:r>
      <w:r w:rsidR="00D260ED">
        <w:t>and possibly time/power domain hysteresis</w:t>
      </w:r>
      <w:r w:rsidR="001C4BCF">
        <w:br/>
      </w:r>
    </w:p>
    <w:p w14:paraId="4855E09F" w14:textId="77777777" w:rsidR="004C7484" w:rsidRDefault="004C7484" w:rsidP="004C7484">
      <w:pPr>
        <w:pStyle w:val="ListParagraph"/>
        <w:numPr>
          <w:ilvl w:val="0"/>
          <w:numId w:val="8"/>
        </w:numPr>
      </w:pPr>
      <w:r>
        <w:t>Higher layer filtering (e.g. moving average) and mechanism to determine cell quality based on individual beam qualities</w:t>
      </w:r>
    </w:p>
    <w:p w14:paraId="219704E9" w14:textId="6A982A5E" w:rsidR="004C7484" w:rsidRDefault="004C7484" w:rsidP="004C7484">
      <w:pPr>
        <w:pStyle w:val="ListParagraph"/>
        <w:numPr>
          <w:ilvl w:val="1"/>
          <w:numId w:val="8"/>
        </w:numPr>
      </w:pPr>
      <w:r>
        <w:t xml:space="preserve">Layer 3 filtering </w:t>
      </w:r>
    </w:p>
    <w:p w14:paraId="2938D58B" w14:textId="7621040C" w:rsidR="00243AA2" w:rsidRDefault="00243AA2" w:rsidP="003201A9">
      <w:pPr>
        <w:pStyle w:val="ListParagraph"/>
        <w:numPr>
          <w:ilvl w:val="1"/>
          <w:numId w:val="8"/>
        </w:numPr>
      </w:pPr>
      <w:r>
        <w:t xml:space="preserve">Signal quality threshold levels for cell level reporting actions </w:t>
      </w:r>
      <w:r w:rsidR="00D260ED">
        <w:t>and possibly time/power domain hysteresis</w:t>
      </w:r>
    </w:p>
    <w:p w14:paraId="6A9E5281" w14:textId="77777777" w:rsidR="00243AA2" w:rsidRDefault="00243AA2" w:rsidP="003201A9">
      <w:pPr>
        <w:ind w:left="1080"/>
      </w:pPr>
    </w:p>
    <w:p w14:paraId="701A7816" w14:textId="66F1C1BB" w:rsidR="004C7484" w:rsidRDefault="00243AA2" w:rsidP="003201A9">
      <w:r>
        <w:rPr>
          <w:b/>
        </w:rPr>
        <w:t>Observation</w:t>
      </w:r>
      <w:r w:rsidR="00562AD7">
        <w:rPr>
          <w:b/>
        </w:rPr>
        <w:t xml:space="preserve"> 1</w:t>
      </w:r>
      <w:r>
        <w:rPr>
          <w:b/>
        </w:rPr>
        <w:t xml:space="preserve">: </w:t>
      </w:r>
      <w:r>
        <w:t>Cell quality based mobility (</w:t>
      </w:r>
      <w:r w:rsidR="00562AD7">
        <w:t>c</w:t>
      </w:r>
      <w:r>
        <w:t xml:space="preserve">alled </w:t>
      </w:r>
      <w:r w:rsidR="00562AD7">
        <w:t>”</w:t>
      </w:r>
      <w:r>
        <w:t>L3 mobility</w:t>
      </w:r>
      <w:r w:rsidR="00562AD7">
        <w:t>”</w:t>
      </w:r>
      <w:r>
        <w:t>) seems to be analogous with LTE mobility defined in RRC</w:t>
      </w:r>
      <w:r w:rsidR="00562AD7">
        <w:t xml:space="preserve"> </w:t>
      </w:r>
      <w:r w:rsidR="00562AD7">
        <w:fldChar w:fldCharType="begin"/>
      </w:r>
      <w:r w:rsidR="00562AD7">
        <w:instrText xml:space="preserve"> REF _Ref478036496 \r \h </w:instrText>
      </w:r>
      <w:r w:rsidR="00562AD7">
        <w:fldChar w:fldCharType="separate"/>
      </w:r>
      <w:r w:rsidR="00562AD7">
        <w:t>[2]</w:t>
      </w:r>
      <w:r w:rsidR="00562AD7">
        <w:fldChar w:fldCharType="end"/>
      </w:r>
    </w:p>
    <w:p w14:paraId="6B2DACC5" w14:textId="4262E03B" w:rsidR="00243AA2" w:rsidRDefault="00243AA2" w:rsidP="003201A9">
      <w:r>
        <w:rPr>
          <w:b/>
        </w:rPr>
        <w:t>Observation</w:t>
      </w:r>
      <w:r w:rsidR="00562AD7">
        <w:rPr>
          <w:b/>
        </w:rPr>
        <w:t xml:space="preserve"> 2</w:t>
      </w:r>
      <w:r>
        <w:rPr>
          <w:b/>
        </w:rPr>
        <w:t xml:space="preserve">: </w:t>
      </w:r>
      <w:r>
        <w:t>Beam level mobility (</w:t>
      </w:r>
      <w:r w:rsidR="00562AD7">
        <w:t>c</w:t>
      </w:r>
      <w:r>
        <w:t xml:space="preserve">alled </w:t>
      </w:r>
      <w:r w:rsidR="00562AD7">
        <w:t>“</w:t>
      </w:r>
      <w:r>
        <w:t>L2 mobility</w:t>
      </w:r>
      <w:r w:rsidR="00562AD7">
        <w:t>”</w:t>
      </w:r>
      <w:r>
        <w:t xml:space="preserve">) is </w:t>
      </w:r>
      <w:r w:rsidR="00562AD7">
        <w:t xml:space="preserve">a </w:t>
      </w:r>
      <w:r>
        <w:t>new level of mobility which is not defined in LTE</w:t>
      </w:r>
    </w:p>
    <w:p w14:paraId="3041A98C" w14:textId="392CB0FE" w:rsidR="00243AA2" w:rsidRDefault="00D260ED" w:rsidP="003201A9">
      <w:pPr>
        <w:jc w:val="both"/>
      </w:pPr>
      <w:r>
        <w:t>As the beams qualities and best beams may be changing very rapidly</w:t>
      </w:r>
      <w:r w:rsidR="00562AD7">
        <w:t>,</w:t>
      </w:r>
      <w:r>
        <w:t xml:space="preserve"> especially in the higher frequencies</w:t>
      </w:r>
      <w:r w:rsidR="00562AD7">
        <w:t>,</w:t>
      </w:r>
      <w:r>
        <w:t xml:space="preserve"> RRC level reporting and events </w:t>
      </w:r>
      <w:r w:rsidR="00562AD7">
        <w:t>are</w:t>
      </w:r>
      <w:r>
        <w:t xml:space="preserve"> most likely going to be too cumbersome and slow to handle that. On the other </w:t>
      </w:r>
      <w:r w:rsidR="005C614F">
        <w:t>hand,</w:t>
      </w:r>
      <w:r>
        <w:t xml:space="preserve"> in </w:t>
      </w:r>
      <w:r w:rsidR="00562AD7">
        <w:t>lower frequency</w:t>
      </w:r>
      <w:r>
        <w:t xml:space="preserve"> bands that are also used in LTE there is no immediate need to define beams but it would be better to have just one measurement model defined for both L2 and L3 mobility. </w:t>
      </w:r>
      <w:r w:rsidR="005C614F">
        <w:t>Of course,</w:t>
      </w:r>
      <w:r>
        <w:t xml:space="preserve"> in some scenarios L2 mobility may consist of single beam per cell i.e. there is no “intra-cell mobility” but it seem</w:t>
      </w:r>
      <w:r w:rsidR="00B011F2">
        <w:t>s</w:t>
      </w:r>
      <w:r>
        <w:t xml:space="preserve"> beneficial to define </w:t>
      </w:r>
      <w:r w:rsidR="00B011F2">
        <w:t xml:space="preserve">just </w:t>
      </w:r>
      <w:r>
        <w:t>one model for each and every beam scenario.</w:t>
      </w:r>
    </w:p>
    <w:p w14:paraId="4BBEE9F5" w14:textId="191A0EAE" w:rsidR="00D260ED" w:rsidRDefault="00D260ED" w:rsidP="003201A9">
      <w:pPr>
        <w:jc w:val="both"/>
      </w:pPr>
      <w:r>
        <w:rPr>
          <w:b/>
        </w:rPr>
        <w:t>Proposal</w:t>
      </w:r>
      <w:r w:rsidR="00562AD7">
        <w:rPr>
          <w:b/>
        </w:rPr>
        <w:t xml:space="preserve"> </w:t>
      </w:r>
      <w:r w:rsidR="005A51B1">
        <w:rPr>
          <w:b/>
        </w:rPr>
        <w:t>1</w:t>
      </w:r>
      <w:r>
        <w:rPr>
          <w:b/>
        </w:rPr>
        <w:t xml:space="preserve">: </w:t>
      </w:r>
      <w:r>
        <w:t xml:space="preserve">Define single measurement model that handles single and multi-beam </w:t>
      </w:r>
      <w:r w:rsidR="005C01ED">
        <w:fldChar w:fldCharType="begin"/>
      </w:r>
      <w:r w:rsidR="005C01ED">
        <w:instrText xml:space="preserve"> REF _Ref478135671 \r \h </w:instrText>
      </w:r>
      <w:r w:rsidR="005C01ED">
        <w:fldChar w:fldCharType="separate"/>
      </w:r>
      <w:r w:rsidR="005C01ED">
        <w:t>[3]</w:t>
      </w:r>
      <w:r w:rsidR="005C01ED">
        <w:fldChar w:fldCharType="end"/>
      </w:r>
      <w:r w:rsidR="005C01ED">
        <w:t>.</w:t>
      </w:r>
    </w:p>
    <w:p w14:paraId="6B140CBC" w14:textId="17B1F557" w:rsidR="005C614F" w:rsidRDefault="005C614F" w:rsidP="003201A9">
      <w:r>
        <w:rPr>
          <w:b/>
        </w:rPr>
        <w:t>Proposal</w:t>
      </w:r>
      <w:r w:rsidR="00457105">
        <w:rPr>
          <w:b/>
        </w:rPr>
        <w:t xml:space="preserve"> </w:t>
      </w:r>
      <w:r w:rsidR="005A51B1">
        <w:rPr>
          <w:b/>
        </w:rPr>
        <w:t>2</w:t>
      </w:r>
      <w:r>
        <w:rPr>
          <w:b/>
        </w:rPr>
        <w:t xml:space="preserve">: </w:t>
      </w:r>
      <w:r>
        <w:t>Discuss which specification beam level mobility should be defined</w:t>
      </w:r>
      <w:r w:rsidR="00457105">
        <w:t xml:space="preserve"> in</w:t>
      </w:r>
      <w:r>
        <w:t>.</w:t>
      </w:r>
    </w:p>
    <w:p w14:paraId="427DC89F" w14:textId="02DB7C5E" w:rsidR="004C7484" w:rsidRDefault="00562AD7" w:rsidP="004C7484">
      <w:pPr>
        <w:pStyle w:val="Heading3"/>
        <w:rPr>
          <w:lang w:val="en-US"/>
        </w:rPr>
      </w:pPr>
      <w:r>
        <w:rPr>
          <w:lang w:val="en-US"/>
        </w:rPr>
        <w:lastRenderedPageBreak/>
        <w:t>2</w:t>
      </w:r>
      <w:r w:rsidR="004C7484">
        <w:rPr>
          <w:lang w:val="en-US"/>
        </w:rPr>
        <w:t>.1 Beam Quality vs. Cell Quality</w:t>
      </w:r>
    </w:p>
    <w:p w14:paraId="6E865380" w14:textId="3B230676" w:rsidR="004C7484" w:rsidRDefault="004C7484" w:rsidP="004C7484">
      <w:pPr>
        <w:jc w:val="both"/>
        <w:rPr>
          <w:lang w:val="en-US"/>
        </w:rPr>
      </w:pPr>
      <w:r>
        <w:rPr>
          <w:lang w:val="en-US"/>
        </w:rPr>
        <w:t xml:space="preserve">In Figure </w:t>
      </w:r>
      <w:r w:rsidR="00D95E03">
        <w:rPr>
          <w:lang w:val="en-US"/>
        </w:rPr>
        <w:t>1</w:t>
      </w:r>
      <w:r>
        <w:rPr>
          <w:lang w:val="en-US"/>
        </w:rPr>
        <w:t xml:space="preserve"> we provide the example measurement model to cover intra and inter cell measurements</w:t>
      </w:r>
      <w:r w:rsidR="00913571">
        <w:rPr>
          <w:lang w:val="en-US"/>
        </w:rPr>
        <w:t xml:space="preserve"> in NR</w:t>
      </w:r>
      <w:r w:rsidR="00890DCC">
        <w:rPr>
          <w:lang w:val="en-US"/>
        </w:rPr>
        <w:t xml:space="preserve">. </w:t>
      </w:r>
      <w:r w:rsidR="00913571">
        <w:rPr>
          <w:lang w:val="en-US"/>
        </w:rPr>
        <w:t xml:space="preserve">Input for the model </w:t>
      </w:r>
      <w:r w:rsidR="00D95E03">
        <w:rPr>
          <w:lang w:val="en-US"/>
        </w:rPr>
        <w:t>are</w:t>
      </w:r>
      <w:r w:rsidR="00913571">
        <w:rPr>
          <w:lang w:val="en-US"/>
        </w:rPr>
        <w:t xml:space="preserve"> the beam specific L1 measurement samples that are L1 filtered.</w:t>
      </w:r>
      <w:r>
        <w:rPr>
          <w:lang w:val="en-US"/>
        </w:rPr>
        <w:t xml:space="preserve"> </w:t>
      </w:r>
      <w:r w:rsidR="00913571">
        <w:rPr>
          <w:lang w:val="en-US"/>
        </w:rPr>
        <w:t>Input signals may be e.g. CSI-RS for mobility measurements or SS block</w:t>
      </w:r>
      <w:r w:rsidR="00260C49">
        <w:rPr>
          <w:lang w:val="en-US"/>
        </w:rPr>
        <w:t xml:space="preserve"> measurement</w:t>
      </w:r>
      <w:r w:rsidR="00913571">
        <w:rPr>
          <w:lang w:val="en-US"/>
        </w:rPr>
        <w:t>s</w:t>
      </w:r>
      <w:r w:rsidR="00260C49">
        <w:rPr>
          <w:lang w:val="en-US"/>
        </w:rPr>
        <w:t xml:space="preserve"> (measuring SS block RSRP using NR-SSS)</w:t>
      </w:r>
      <w:r w:rsidR="00913571">
        <w:rPr>
          <w:lang w:val="en-US"/>
        </w:rPr>
        <w:t xml:space="preserve">. </w:t>
      </w:r>
    </w:p>
    <w:p w14:paraId="323E4A3D" w14:textId="433A39F5" w:rsidR="004C7484" w:rsidRDefault="004C7484" w:rsidP="004C7484">
      <w:pPr>
        <w:jc w:val="both"/>
        <w:rPr>
          <w:lang w:val="en-US"/>
        </w:rPr>
      </w:pPr>
      <w:r>
        <w:rPr>
          <w:lang w:val="en-US"/>
        </w:rPr>
        <w:t>The model follows LTE principles: for each L1 measurement there is a corresponding higher layer</w:t>
      </w:r>
      <w:r w:rsidR="00260C49">
        <w:rPr>
          <w:lang w:val="en-US"/>
        </w:rPr>
        <w:t xml:space="preserve"> (L2)</w:t>
      </w:r>
      <w:r>
        <w:rPr>
          <w:lang w:val="en-US"/>
        </w:rPr>
        <w:t xml:space="preserve"> filtered beam level sample and higher layer filtered cell quality sample. Measurement model provides one quality value for each beam and one quality value per cell. Two levels of filtering are considered to cover the intra-cell and inter</w:t>
      </w:r>
      <w:r w:rsidR="00D95E03">
        <w:rPr>
          <w:lang w:val="en-US"/>
        </w:rPr>
        <w:t>-</w:t>
      </w:r>
      <w:r>
        <w:rPr>
          <w:lang w:val="en-US"/>
        </w:rPr>
        <w:t xml:space="preserve">cell mobility. </w:t>
      </w:r>
    </w:p>
    <w:p w14:paraId="1AB2E000" w14:textId="5B18898F" w:rsidR="004C7484" w:rsidRPr="00591A9C" w:rsidRDefault="004C7484" w:rsidP="004C7484">
      <w:pPr>
        <w:jc w:val="both"/>
        <w:rPr>
          <w:b/>
          <w:lang w:val="en-US"/>
        </w:rPr>
      </w:pPr>
      <w:r>
        <w:rPr>
          <w:lang w:val="en-US"/>
        </w:rPr>
        <w:t>As intra cell mobility is considered to have minimum involvement of RRC signaling it can be done quicker and it allows to base the mobility decisions on shorter term evaluations to be more reactive to the changing channel conditions. In contrast, the inter</w:t>
      </w:r>
      <w:r w:rsidR="00D95E03">
        <w:rPr>
          <w:lang w:val="en-US"/>
        </w:rPr>
        <w:t>-</w:t>
      </w:r>
      <w:r>
        <w:rPr>
          <w:lang w:val="en-US"/>
        </w:rPr>
        <w:t>cell handover is RRC</w:t>
      </w:r>
      <w:r w:rsidR="005941DF">
        <w:rPr>
          <w:lang w:val="en-US"/>
        </w:rPr>
        <w:t>-</w:t>
      </w:r>
      <w:r>
        <w:rPr>
          <w:lang w:val="en-US"/>
        </w:rPr>
        <w:t>based and therefore most likely</w:t>
      </w:r>
      <w:r w:rsidR="005941DF">
        <w:rPr>
          <w:lang w:val="en-US"/>
        </w:rPr>
        <w:t xml:space="preserve"> requires a</w:t>
      </w:r>
      <w:r>
        <w:rPr>
          <w:lang w:val="en-US"/>
        </w:rPr>
        <w:t xml:space="preserve"> </w:t>
      </w:r>
      <w:r w:rsidR="005941DF">
        <w:rPr>
          <w:lang w:val="en-US"/>
        </w:rPr>
        <w:t>“</w:t>
      </w:r>
      <w:r>
        <w:rPr>
          <w:lang w:val="en-US"/>
        </w:rPr>
        <w:t>heavier</w:t>
      </w:r>
      <w:r w:rsidR="005941DF">
        <w:rPr>
          <w:lang w:val="en-US"/>
        </w:rPr>
        <w:t>”</w:t>
      </w:r>
      <w:r>
        <w:rPr>
          <w:lang w:val="en-US"/>
        </w:rPr>
        <w:t xml:space="preserve"> procedure at both UE and network side</w:t>
      </w:r>
      <w:r w:rsidR="005941DF">
        <w:rPr>
          <w:lang w:val="en-US"/>
        </w:rPr>
        <w:t>.</w:t>
      </w:r>
      <w:r>
        <w:rPr>
          <w:lang w:val="en-US"/>
        </w:rPr>
        <w:t xml:space="preserve"> </w:t>
      </w:r>
      <w:r w:rsidR="005941DF">
        <w:rPr>
          <w:lang w:val="en-US"/>
        </w:rPr>
        <w:t>It means t</w:t>
      </w:r>
      <w:r>
        <w:rPr>
          <w:lang w:val="en-US"/>
        </w:rPr>
        <w:t>he handover decision for inter-cell</w:t>
      </w:r>
      <w:r w:rsidR="005941DF">
        <w:rPr>
          <w:lang w:val="en-US"/>
        </w:rPr>
        <w:t xml:space="preserve"> mobility</w:t>
      </w:r>
      <w:r>
        <w:rPr>
          <w:lang w:val="en-US"/>
        </w:rPr>
        <w:t xml:space="preserve"> would require </w:t>
      </w:r>
      <w:r w:rsidR="005941DF">
        <w:rPr>
          <w:lang w:val="en-US"/>
        </w:rPr>
        <w:t>credible,</w:t>
      </w:r>
      <w:r>
        <w:rPr>
          <w:lang w:val="en-US"/>
        </w:rPr>
        <w:t xml:space="preserve"> longer term evaluation of the cell to minimize the ping-pong effect and handover failure rates.</w:t>
      </w:r>
    </w:p>
    <w:p w14:paraId="5B4831AC" w14:textId="211DD310" w:rsidR="004C7484" w:rsidRDefault="004C7484" w:rsidP="004C7484">
      <w:pPr>
        <w:jc w:val="center"/>
      </w:pPr>
    </w:p>
    <w:p w14:paraId="7D1E77B5" w14:textId="35878680" w:rsidR="00AA021A" w:rsidRPr="002E68D6" w:rsidRDefault="000032F3" w:rsidP="004C7484">
      <w:pPr>
        <w:jc w:val="center"/>
        <w:rPr>
          <w:lang w:val="en-US"/>
        </w:rPr>
      </w:pPr>
      <w:r>
        <w:object w:dxaOrig="16421" w:dyaOrig="9696" w14:anchorId="252D0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213pt" o:ole="">
            <v:imagedata r:id="rId12" o:title=""/>
          </v:shape>
          <o:OLEObject Type="Embed" ProgID="Visio.Drawing.11" ShapeID="_x0000_i1025" DrawAspect="Content" ObjectID="_1555523893" r:id="rId13"/>
        </w:object>
      </w:r>
    </w:p>
    <w:p w14:paraId="7BA66CDF" w14:textId="5762267D" w:rsidR="004C7484" w:rsidRDefault="004C7484" w:rsidP="004C7484">
      <w:pPr>
        <w:pStyle w:val="Caption"/>
        <w:jc w:val="center"/>
        <w:rPr>
          <w:rFonts w:ascii="Arial" w:hAnsi="Arial" w:cs="Arial"/>
          <w:b/>
        </w:rPr>
      </w:pPr>
      <w:r>
        <w:t xml:space="preserve">Figure </w:t>
      </w:r>
      <w:r w:rsidR="00D95E03">
        <w:t>1</w:t>
      </w:r>
      <w:r w:rsidRPr="002204DE">
        <w:rPr>
          <w:rFonts w:ascii="Arial" w:hAnsi="Arial" w:cs="Arial"/>
          <w:b/>
        </w:rPr>
        <w:t xml:space="preserve">. </w:t>
      </w:r>
      <w:r w:rsidRPr="00C472B5">
        <w:rPr>
          <w:rFonts w:ascii="Arial" w:hAnsi="Arial" w:cs="Arial"/>
        </w:rPr>
        <w:t>Example measurement model for beam and cell quality measurements</w:t>
      </w:r>
    </w:p>
    <w:p w14:paraId="3AAB9B9A" w14:textId="3A46952E" w:rsidR="004C7484" w:rsidRPr="00613500" w:rsidRDefault="004C7484" w:rsidP="004C7484">
      <w:r>
        <w:t xml:space="preserve">Figure </w:t>
      </w:r>
      <w:r w:rsidR="00D95E03">
        <w:t>1</w:t>
      </w:r>
      <w:r>
        <w:t xml:space="preserve"> consists of two functions using the same measurement samples provided by L1 filtering entity. </w:t>
      </w:r>
      <w:r w:rsidR="005941DF">
        <w:t>Below</w:t>
      </w:r>
      <w:r>
        <w:t xml:space="preserve"> we </w:t>
      </w:r>
      <w:r w:rsidR="005941DF">
        <w:t>depict</w:t>
      </w:r>
      <w:r>
        <w:t xml:space="preserve"> a high level description</w:t>
      </w:r>
      <w:r w:rsidR="005941DF">
        <w:t xml:space="preserve"> of</w:t>
      </w:r>
      <w:r>
        <w:t xml:space="preserve"> how the measurement model works:</w:t>
      </w:r>
    </w:p>
    <w:p w14:paraId="647D2EB2" w14:textId="77777777" w:rsidR="004C7484" w:rsidRPr="005E224B" w:rsidRDefault="004C7484" w:rsidP="004C7484">
      <w:pPr>
        <w:rPr>
          <w:lang w:val="en-US"/>
        </w:rPr>
      </w:pPr>
      <w:r w:rsidRPr="00BA40F7">
        <w:rPr>
          <w:b/>
          <w:bCs/>
          <w:lang w:val="en-US"/>
        </w:rPr>
        <w:t xml:space="preserve">Beam Quality </w:t>
      </w:r>
    </w:p>
    <w:p w14:paraId="31755501" w14:textId="77777777" w:rsidR="004C7484" w:rsidRPr="005E224B" w:rsidRDefault="004C7484" w:rsidP="004C7484">
      <w:pPr>
        <w:numPr>
          <w:ilvl w:val="0"/>
          <w:numId w:val="6"/>
        </w:numPr>
        <w:rPr>
          <w:lang w:val="en-US"/>
        </w:rPr>
      </w:pPr>
      <w:r w:rsidRPr="005E224B">
        <w:rPr>
          <w:lang w:val="en-US"/>
        </w:rPr>
        <w:t xml:space="preserve">L1 measurements done per </w:t>
      </w:r>
      <w:r>
        <w:rPr>
          <w:lang w:val="en-US"/>
        </w:rPr>
        <w:t>physical layer signal per beam reference signal</w:t>
      </w:r>
    </w:p>
    <w:p w14:paraId="7D4AE83E" w14:textId="1036D918" w:rsidR="004C7484" w:rsidRDefault="00075883" w:rsidP="004C7484">
      <w:pPr>
        <w:numPr>
          <w:ilvl w:val="0"/>
          <w:numId w:val="6"/>
        </w:numPr>
        <w:rPr>
          <w:lang w:val="en-US"/>
        </w:rPr>
      </w:pPr>
      <w:r>
        <w:rPr>
          <w:lang w:val="en-US"/>
        </w:rPr>
        <w:t>Beam level h</w:t>
      </w:r>
      <w:r w:rsidR="004C7484">
        <w:rPr>
          <w:lang w:val="en-US"/>
        </w:rPr>
        <w:t>igher layer filtering</w:t>
      </w:r>
      <w:r>
        <w:rPr>
          <w:lang w:val="en-US"/>
        </w:rPr>
        <w:t xml:space="preserve"> (network controlled)</w:t>
      </w:r>
      <w:r w:rsidR="004C7484">
        <w:rPr>
          <w:lang w:val="en-US"/>
        </w:rPr>
        <w:t xml:space="preserve"> </w:t>
      </w:r>
      <w:r w:rsidR="00913571">
        <w:rPr>
          <w:lang w:val="en-US"/>
        </w:rPr>
        <w:t xml:space="preserve">such as moving average </w:t>
      </w:r>
      <w:r w:rsidR="004C7484">
        <w:rPr>
          <w:lang w:val="en-US"/>
        </w:rPr>
        <w:t>(L2 / MAC layer is assumed to have filtering as RRC is not involved)</w:t>
      </w:r>
      <w:r w:rsidR="004C7484" w:rsidRPr="005E224B">
        <w:rPr>
          <w:lang w:val="en-US"/>
        </w:rPr>
        <w:t xml:space="preserve"> is applied per </w:t>
      </w:r>
      <w:r w:rsidR="00ED2335">
        <w:rPr>
          <w:lang w:val="en-US"/>
        </w:rPr>
        <w:t xml:space="preserve">DL </w:t>
      </w:r>
      <w:r w:rsidR="004C7484" w:rsidRPr="005E224B">
        <w:rPr>
          <w:lang w:val="en-US"/>
        </w:rPr>
        <w:t>beam</w:t>
      </w:r>
      <w:r w:rsidR="00913571">
        <w:rPr>
          <w:lang w:val="en-US"/>
        </w:rPr>
        <w:t xml:space="preserve"> at L2</w:t>
      </w:r>
    </w:p>
    <w:p w14:paraId="3DBC8D68" w14:textId="23331DC0" w:rsidR="004C7484" w:rsidRDefault="00075883" w:rsidP="004C7484">
      <w:pPr>
        <w:numPr>
          <w:ilvl w:val="1"/>
          <w:numId w:val="6"/>
        </w:numPr>
        <w:rPr>
          <w:lang w:val="en-US"/>
        </w:rPr>
      </w:pPr>
      <w:r>
        <w:rPr>
          <w:lang w:val="en-US"/>
        </w:rPr>
        <w:t>Beam level higher layer</w:t>
      </w:r>
      <w:r w:rsidR="004C7484">
        <w:rPr>
          <w:lang w:val="en-US"/>
        </w:rPr>
        <w:t xml:space="preserve"> </w:t>
      </w:r>
      <w:r w:rsidR="00C05C8A">
        <w:rPr>
          <w:lang w:val="en-US"/>
        </w:rPr>
        <w:t>f</w:t>
      </w:r>
      <w:r w:rsidR="004C7484">
        <w:rPr>
          <w:lang w:val="en-US"/>
        </w:rPr>
        <w:t>iltering parameters are configured by network</w:t>
      </w:r>
    </w:p>
    <w:p w14:paraId="0589A46E" w14:textId="7B0912C8" w:rsidR="004C7484" w:rsidRDefault="00075883" w:rsidP="004C7484">
      <w:pPr>
        <w:numPr>
          <w:ilvl w:val="1"/>
          <w:numId w:val="6"/>
        </w:numPr>
        <w:rPr>
          <w:lang w:val="en-US"/>
        </w:rPr>
      </w:pPr>
      <w:r>
        <w:rPr>
          <w:lang w:val="en-US"/>
        </w:rPr>
        <w:t>Beam level higher layer</w:t>
      </w:r>
      <w:r w:rsidR="004C7484">
        <w:rPr>
          <w:lang w:val="en-US"/>
        </w:rPr>
        <w:t xml:space="preserve"> </w:t>
      </w:r>
      <w:r w:rsidR="00C05C8A">
        <w:rPr>
          <w:lang w:val="en-US"/>
        </w:rPr>
        <w:t>f</w:t>
      </w:r>
      <w:r w:rsidR="004C7484">
        <w:rPr>
          <w:lang w:val="en-US"/>
        </w:rPr>
        <w:t>iltering is used to determine that criteria related to beam measurements are evaluated based on stable measurements.</w:t>
      </w:r>
    </w:p>
    <w:p w14:paraId="0C75B4AE" w14:textId="2622802A" w:rsidR="004C7484" w:rsidRPr="004963C4" w:rsidRDefault="00075883" w:rsidP="004C7484">
      <w:pPr>
        <w:numPr>
          <w:ilvl w:val="1"/>
          <w:numId w:val="6"/>
        </w:numPr>
        <w:rPr>
          <w:lang w:val="en-US"/>
        </w:rPr>
      </w:pPr>
      <w:r>
        <w:rPr>
          <w:lang w:val="en-US"/>
        </w:rPr>
        <w:t>Beam level higher layer</w:t>
      </w:r>
      <w:r w:rsidR="004C7484">
        <w:rPr>
          <w:lang w:val="en-US"/>
        </w:rPr>
        <w:t xml:space="preserve"> filtering stabilizes the beam measurements for intra-cell beam events (e.g. to evaluate whether to trigger beam management actions such as beam reporting or beam recovery) and measurements provided to the selection function </w:t>
      </w:r>
    </w:p>
    <w:p w14:paraId="1AA12AD7" w14:textId="77777777" w:rsidR="004C7484" w:rsidRPr="00623EED" w:rsidRDefault="004C7484" w:rsidP="004C7484">
      <w:pPr>
        <w:numPr>
          <w:ilvl w:val="0"/>
          <w:numId w:val="6"/>
        </w:numPr>
        <w:rPr>
          <w:lang w:val="en-US"/>
        </w:rPr>
      </w:pPr>
      <w:r w:rsidRPr="005E224B">
        <w:rPr>
          <w:lang w:val="en-US"/>
        </w:rPr>
        <w:t>Filtered Beam measurements are used to evaluate criteria</w:t>
      </w:r>
      <w:r w:rsidRPr="00523786">
        <w:rPr>
          <w:lang w:val="en-US"/>
        </w:rPr>
        <w:t xml:space="preserve">, e.g. for </w:t>
      </w:r>
      <w:r w:rsidRPr="003201A9">
        <w:rPr>
          <w:iCs/>
          <w:lang w:val="en-US"/>
        </w:rPr>
        <w:t xml:space="preserve">beam management actions of the serving cell and </w:t>
      </w:r>
      <w:r w:rsidRPr="00523786">
        <w:rPr>
          <w:iCs/>
          <w:lang w:val="en-US"/>
        </w:rPr>
        <w:t>for</w:t>
      </w:r>
      <w:r w:rsidRPr="003201A9">
        <w:rPr>
          <w:iCs/>
          <w:lang w:val="en-US"/>
        </w:rPr>
        <w:t xml:space="preserve"> e.g. beam quality reporting in an inter-cell measurement report (beam report)</w:t>
      </w:r>
      <w:r>
        <w:rPr>
          <w:i/>
          <w:iCs/>
          <w:lang w:val="en-US"/>
        </w:rPr>
        <w:t xml:space="preserve"> </w:t>
      </w:r>
    </w:p>
    <w:p w14:paraId="33F5335A" w14:textId="77777777" w:rsidR="004C7484" w:rsidRPr="005E224B" w:rsidRDefault="004C7484" w:rsidP="004C7484">
      <w:pPr>
        <w:rPr>
          <w:lang w:val="en-US"/>
        </w:rPr>
      </w:pPr>
      <w:r w:rsidRPr="005E224B">
        <w:rPr>
          <w:b/>
          <w:bCs/>
          <w:lang w:val="fi-FI"/>
        </w:rPr>
        <w:t>Cell Quality</w:t>
      </w:r>
    </w:p>
    <w:p w14:paraId="60BFD4D7" w14:textId="77777777" w:rsidR="004C7484" w:rsidRDefault="004C7484" w:rsidP="004C7484">
      <w:pPr>
        <w:numPr>
          <w:ilvl w:val="0"/>
          <w:numId w:val="7"/>
        </w:numPr>
        <w:rPr>
          <w:lang w:val="en-US"/>
        </w:rPr>
      </w:pPr>
      <w:r>
        <w:rPr>
          <w:lang w:val="en-US"/>
        </w:rPr>
        <w:t>Beam specific measurement samples are reused for determining cell quality</w:t>
      </w:r>
    </w:p>
    <w:p w14:paraId="3A553172" w14:textId="17EE409A" w:rsidR="004C7484" w:rsidRPr="002204DE" w:rsidRDefault="004C7484" w:rsidP="004C7484">
      <w:pPr>
        <w:numPr>
          <w:ilvl w:val="1"/>
          <w:numId w:val="7"/>
        </w:numPr>
        <w:rPr>
          <w:lang w:val="en-US"/>
        </w:rPr>
      </w:pPr>
      <w:r>
        <w:rPr>
          <w:lang w:val="en-US"/>
        </w:rPr>
        <w:lastRenderedPageBreak/>
        <w:t>Filtered values provide further input to measurement report triggered by cell</w:t>
      </w:r>
      <w:r w:rsidR="00C05C8A">
        <w:rPr>
          <w:lang w:val="en-US"/>
        </w:rPr>
        <w:t>-</w:t>
      </w:r>
      <w:r>
        <w:rPr>
          <w:lang w:val="en-US"/>
        </w:rPr>
        <w:t>level reporting criteria</w:t>
      </w:r>
    </w:p>
    <w:p w14:paraId="1EA4DA13" w14:textId="354BCD14" w:rsidR="00205AE2" w:rsidRDefault="004C7484" w:rsidP="004C7484">
      <w:pPr>
        <w:numPr>
          <w:ilvl w:val="0"/>
          <w:numId w:val="7"/>
        </w:numPr>
        <w:rPr>
          <w:lang w:val="en-US"/>
        </w:rPr>
      </w:pPr>
      <w:r w:rsidRPr="005E224B">
        <w:rPr>
          <w:lang w:val="en-US"/>
        </w:rPr>
        <w:t>Selection function is applie</w:t>
      </w:r>
      <w:r>
        <w:rPr>
          <w:lang w:val="en-US"/>
        </w:rPr>
        <w:t xml:space="preserve">d to filtered beam measurements </w:t>
      </w:r>
      <w:r w:rsidRPr="005E224B">
        <w:rPr>
          <w:lang w:val="en-US"/>
        </w:rPr>
        <w:t>(</w:t>
      </w:r>
      <w:r w:rsidR="00913571">
        <w:rPr>
          <w:lang w:val="en-US"/>
        </w:rPr>
        <w:t xml:space="preserve">i.e. considering </w:t>
      </w:r>
      <w:r w:rsidR="00690CF1">
        <w:rPr>
          <w:lang w:val="en-US"/>
        </w:rPr>
        <w:t>the highest quality ,</w:t>
      </w:r>
      <w:r w:rsidR="00693C9D">
        <w:rPr>
          <w:lang w:val="en-US"/>
        </w:rPr>
        <w:t xml:space="preserve"> N=1</w:t>
      </w:r>
      <w:r w:rsidR="00913571">
        <w:rPr>
          <w:lang w:val="en-US"/>
        </w:rPr>
        <w:t>)</w:t>
      </w:r>
      <w:r w:rsidR="00205AE2">
        <w:rPr>
          <w:lang w:val="en-US"/>
        </w:rPr>
        <w:t>.</w:t>
      </w:r>
    </w:p>
    <w:p w14:paraId="24563FC2" w14:textId="55C55017" w:rsidR="004C7484" w:rsidRDefault="00690CF1" w:rsidP="004C7484">
      <w:pPr>
        <w:numPr>
          <w:ilvl w:val="0"/>
          <w:numId w:val="7"/>
        </w:numPr>
        <w:rPr>
          <w:lang w:val="en-US"/>
        </w:rPr>
      </w:pPr>
      <w:r>
        <w:rPr>
          <w:lang w:val="en-US"/>
        </w:rPr>
        <w:t xml:space="preserve">Cell quality </w:t>
      </w:r>
      <w:r w:rsidR="00205AE2" w:rsidRPr="005E224B">
        <w:rPr>
          <w:lang w:val="en-US"/>
        </w:rPr>
        <w:t xml:space="preserve"> </w:t>
      </w:r>
      <w:r w:rsidR="004C7484" w:rsidRPr="005E224B">
        <w:rPr>
          <w:lang w:val="en-US"/>
        </w:rPr>
        <w:t xml:space="preserve"> is further filtered to obtain long term quality value</w:t>
      </w:r>
      <w:r w:rsidR="004C7484">
        <w:rPr>
          <w:lang w:val="en-US"/>
        </w:rPr>
        <w:t>. A single value is derived for the cell</w:t>
      </w:r>
      <w:r w:rsidR="004C7484" w:rsidRPr="005E224B">
        <w:rPr>
          <w:lang w:val="en-US"/>
        </w:rPr>
        <w:t xml:space="preserve"> and used to evaluate criteria</w:t>
      </w:r>
      <w:r w:rsidR="004C7484">
        <w:rPr>
          <w:lang w:val="en-US"/>
        </w:rPr>
        <w:t xml:space="preserve"> for inter-cell event and potential action such as measurement reporting.</w:t>
      </w:r>
    </w:p>
    <w:p w14:paraId="1BD8B3BF" w14:textId="51DD9609" w:rsidR="004C7484" w:rsidRDefault="004C7484" w:rsidP="004C7484">
      <w:pPr>
        <w:numPr>
          <w:ilvl w:val="0"/>
          <w:numId w:val="7"/>
        </w:numPr>
        <w:rPr>
          <w:lang w:val="en-US"/>
        </w:rPr>
      </w:pPr>
      <w:r>
        <w:rPr>
          <w:lang w:val="en-US"/>
        </w:rPr>
        <w:t>Similar selection function is run for serving cell and neighbor cell measurements. UE derives a single cell quality value out of filtered beam measurement results</w:t>
      </w:r>
      <w:r w:rsidR="005C01ED">
        <w:rPr>
          <w:lang w:val="en-US"/>
        </w:rPr>
        <w:t xml:space="preserve">. </w:t>
      </w:r>
    </w:p>
    <w:p w14:paraId="637457B0" w14:textId="7467843F" w:rsidR="004C7484" w:rsidRPr="00623EED" w:rsidRDefault="00690CF1" w:rsidP="004C7484">
      <w:pPr>
        <w:ind w:left="360"/>
        <w:rPr>
          <w:lang w:val="en-US"/>
        </w:rPr>
      </w:pPr>
      <w:r>
        <w:rPr>
          <w:lang w:val="en-US"/>
        </w:rPr>
        <w:t xml:space="preserve">It has been agreed by RAN2 that for cell quality is derived using N beams. The same value of N should be used for serving and neighbouring, to ensure fair and credible comparison. As an example if UE would compare cells by averaging with different values of N (cell 1 with N=1, cell 2 with N=3) the cell quality value may not reflect the true cell quality as the averaging lowers the cell quality value when compared to N=1.  </w:t>
      </w:r>
    </w:p>
    <w:p w14:paraId="0154E8B6" w14:textId="141EBE5F" w:rsidR="004C7484" w:rsidRPr="00106C5A" w:rsidRDefault="004C7484" w:rsidP="004C7484">
      <w:pPr>
        <w:rPr>
          <w:lang w:val="en-US"/>
        </w:rPr>
      </w:pPr>
      <w:r w:rsidRPr="002A352F">
        <w:rPr>
          <w:b/>
          <w:lang w:val="en-US"/>
        </w:rPr>
        <w:t xml:space="preserve">Observation </w:t>
      </w:r>
      <w:r w:rsidR="00457105">
        <w:rPr>
          <w:b/>
          <w:lang w:val="en-US"/>
        </w:rPr>
        <w:t>3</w:t>
      </w:r>
      <w:r w:rsidRPr="00106C5A">
        <w:rPr>
          <w:lang w:val="en-US"/>
        </w:rPr>
        <w:t>: Same measurement samples can be used for det</w:t>
      </w:r>
      <w:r>
        <w:rPr>
          <w:lang w:val="en-US"/>
        </w:rPr>
        <w:t>ermining individual beam quality</w:t>
      </w:r>
      <w:r w:rsidRPr="00106C5A">
        <w:rPr>
          <w:lang w:val="en-US"/>
        </w:rPr>
        <w:t xml:space="preserve"> levels and cell quality </w:t>
      </w:r>
    </w:p>
    <w:p w14:paraId="31704591" w14:textId="36993D28" w:rsidR="004C7484" w:rsidRPr="002A352F" w:rsidRDefault="004C7484" w:rsidP="004C7484">
      <w:pPr>
        <w:rPr>
          <w:b/>
          <w:lang w:val="en-US"/>
        </w:rPr>
      </w:pPr>
      <w:r>
        <w:rPr>
          <w:b/>
          <w:lang w:val="en-US"/>
        </w:rPr>
        <w:t xml:space="preserve">Observation </w:t>
      </w:r>
      <w:r w:rsidR="00457105">
        <w:rPr>
          <w:b/>
          <w:lang w:val="en-US"/>
        </w:rPr>
        <w:t>4</w:t>
      </w:r>
      <w:r>
        <w:rPr>
          <w:b/>
          <w:lang w:val="en-US"/>
        </w:rPr>
        <w:t xml:space="preserve">: </w:t>
      </w:r>
      <w:r w:rsidRPr="00106C5A">
        <w:rPr>
          <w:lang w:val="en-US"/>
        </w:rPr>
        <w:t>Having two levels of filtering provides network the means to optimize handover performance by configuration of measurement report triggering</w:t>
      </w:r>
    </w:p>
    <w:p w14:paraId="3B298F0A" w14:textId="72D57164" w:rsidR="004C7484" w:rsidRDefault="004C7484" w:rsidP="004C7484">
      <w:r w:rsidRPr="00106C5A">
        <w:rPr>
          <w:b/>
        </w:rPr>
        <w:t xml:space="preserve">Proposal </w:t>
      </w:r>
      <w:r w:rsidR="002E14C3">
        <w:rPr>
          <w:b/>
        </w:rPr>
        <w:t>3</w:t>
      </w:r>
      <w:r w:rsidRPr="00106C5A">
        <w:rPr>
          <w:b/>
        </w:rPr>
        <w:t>:</w:t>
      </w:r>
      <w:r>
        <w:t xml:space="preserve"> </w:t>
      </w:r>
      <w:r w:rsidR="00AB038B">
        <w:t xml:space="preserve">Define </w:t>
      </w:r>
      <w:r w:rsidR="00075883">
        <w:t>network controlled higher layer</w:t>
      </w:r>
      <w:r>
        <w:t xml:space="preserve"> filtering of beam level measurement samples for intra-cell beam management (</w:t>
      </w:r>
      <w:r w:rsidR="00BE0A20">
        <w:t xml:space="preserve">i.e. </w:t>
      </w:r>
      <w:r>
        <w:t>mobility without RRC involvement)</w:t>
      </w:r>
    </w:p>
    <w:p w14:paraId="44613CED" w14:textId="016C00C5" w:rsidR="004C7484" w:rsidRDefault="004C7484" w:rsidP="004C7484">
      <w:r w:rsidRPr="00106C5A">
        <w:rPr>
          <w:b/>
        </w:rPr>
        <w:t xml:space="preserve">Proposal </w:t>
      </w:r>
      <w:r w:rsidR="002E14C3">
        <w:rPr>
          <w:b/>
        </w:rPr>
        <w:t>4</w:t>
      </w:r>
      <w:r w:rsidRPr="00106C5A">
        <w:rPr>
          <w:b/>
        </w:rPr>
        <w:t>:</w:t>
      </w:r>
      <w:r>
        <w:t xml:space="preserve"> </w:t>
      </w:r>
      <w:r w:rsidR="00AB038B">
        <w:t xml:space="preserve">Define </w:t>
      </w:r>
      <w:r>
        <w:t>L3 filtering and selection function for inter-cell mobility (</w:t>
      </w:r>
      <w:r w:rsidR="00BE0A20">
        <w:t xml:space="preserve">i.e. </w:t>
      </w:r>
      <w:r>
        <w:t xml:space="preserve">with RRC involvement). </w:t>
      </w:r>
    </w:p>
    <w:p w14:paraId="616B1A6D" w14:textId="1500CB31" w:rsidR="004C7484" w:rsidRDefault="004C7484" w:rsidP="004C7484">
      <w:r w:rsidRPr="00106C5A">
        <w:rPr>
          <w:b/>
        </w:rPr>
        <w:t xml:space="preserve">Proposal </w:t>
      </w:r>
      <w:r w:rsidR="002E14C3">
        <w:rPr>
          <w:b/>
        </w:rPr>
        <w:t>5</w:t>
      </w:r>
      <w:r w:rsidRPr="00106C5A">
        <w:rPr>
          <w:b/>
        </w:rPr>
        <w:t>:</w:t>
      </w:r>
      <w:r>
        <w:t xml:space="preserve"> Select </w:t>
      </w:r>
      <w:r w:rsidR="0049734C">
        <w:t>N-</w:t>
      </w:r>
      <w:r>
        <w:t xml:space="preserve">highest </w:t>
      </w:r>
      <w:r w:rsidR="0049734C">
        <w:t xml:space="preserve">filtered </w:t>
      </w:r>
      <w:r>
        <w:t>RSRP</w:t>
      </w:r>
      <w:r w:rsidR="00913571">
        <w:t xml:space="preserve"> </w:t>
      </w:r>
      <w:r>
        <w:t>value</w:t>
      </w:r>
      <w:r w:rsidR="0049734C">
        <w:t xml:space="preserve">s </w:t>
      </w:r>
      <w:r w:rsidR="00C7604E">
        <w:t xml:space="preserve">and average them </w:t>
      </w:r>
      <w:r w:rsidR="0049734C">
        <w:t>for determining the cell quality</w:t>
      </w:r>
      <w:r w:rsidR="00BE0A20">
        <w:t>.</w:t>
      </w:r>
      <w:r w:rsidR="0049734C">
        <w:t xml:space="preserve"> N is configured by </w:t>
      </w:r>
      <w:r w:rsidR="00BE0A20">
        <w:t xml:space="preserve">the </w:t>
      </w:r>
      <w:r w:rsidR="0049734C">
        <w:t>network.</w:t>
      </w:r>
      <w:r w:rsidR="002A14BA">
        <w:t xml:space="preserve"> Setting N to 1 eliminates the need of averaging.</w:t>
      </w:r>
    </w:p>
    <w:p w14:paraId="64E1A8A1" w14:textId="77777777" w:rsidR="004C7484" w:rsidRPr="00F1741E" w:rsidRDefault="004C7484" w:rsidP="004C7484">
      <w:pPr>
        <w:rPr>
          <w:lang w:val="en-US"/>
        </w:rPr>
      </w:pPr>
    </w:p>
    <w:p w14:paraId="400F0AF2" w14:textId="535139BD" w:rsidR="004C7484" w:rsidRPr="00F1741E" w:rsidRDefault="00562AD7" w:rsidP="004C7484">
      <w:pPr>
        <w:pStyle w:val="Heading3"/>
      </w:pPr>
      <w:r>
        <w:t>2</w:t>
      </w:r>
      <w:r w:rsidR="004C7484">
        <w:t xml:space="preserve">.2 </w:t>
      </w:r>
      <w:r w:rsidR="004C7484" w:rsidRPr="00F1741E">
        <w:t>Time</w:t>
      </w:r>
      <w:r w:rsidR="004C7484">
        <w:t>-</w:t>
      </w:r>
      <w:r w:rsidR="004C7484" w:rsidRPr="00F1741E">
        <w:t>To</w:t>
      </w:r>
      <w:r w:rsidR="004C7484">
        <w:t>-</w:t>
      </w:r>
      <w:r w:rsidR="004C7484" w:rsidRPr="00F1741E">
        <w:t>Trigger</w:t>
      </w:r>
    </w:p>
    <w:p w14:paraId="1C23B351" w14:textId="6E20F713" w:rsidR="004C7484" w:rsidRPr="00F1741E" w:rsidRDefault="004C7484" w:rsidP="003201A9">
      <w:pPr>
        <w:jc w:val="both"/>
        <w:rPr>
          <w:lang w:val="en-US"/>
        </w:rPr>
      </w:pPr>
      <w:r>
        <w:rPr>
          <w:lang w:val="en-US"/>
        </w:rPr>
        <w:t>Time to trigger parameter</w:t>
      </w:r>
      <w:r w:rsidR="00BE0A20">
        <w:rPr>
          <w:lang w:val="en-US"/>
        </w:rPr>
        <w:t xml:space="preserve"> (TTT)</w:t>
      </w:r>
      <w:r>
        <w:rPr>
          <w:lang w:val="en-US"/>
        </w:rPr>
        <w:t xml:space="preserve"> is used in LTE to evaluate measurement reporting criteria for configured time. Similar principle can be reused in NR with some enhancement or options for network to optimize the UE reporting. Separate TTT parameters should be used for intra-cell and inter</w:t>
      </w:r>
      <w:r w:rsidR="00BE0A20">
        <w:rPr>
          <w:lang w:val="en-US"/>
        </w:rPr>
        <w:t>-</w:t>
      </w:r>
      <w:r>
        <w:rPr>
          <w:lang w:val="en-US"/>
        </w:rPr>
        <w:t xml:space="preserve">cell reporting criteria/action. One way to configure the values would be to use: </w:t>
      </w:r>
    </w:p>
    <w:p w14:paraId="20A2F641" w14:textId="01B397EE" w:rsidR="004C7484" w:rsidRPr="00623EED" w:rsidRDefault="004C7484" w:rsidP="003201A9">
      <w:pPr>
        <w:numPr>
          <w:ilvl w:val="0"/>
          <w:numId w:val="9"/>
        </w:numPr>
        <w:rPr>
          <w:lang w:val="en-US"/>
        </w:rPr>
      </w:pPr>
      <w:r w:rsidRPr="00F1741E">
        <w:rPr>
          <w:lang w:val="en-US"/>
        </w:rPr>
        <w:t>Shorter TTT value</w:t>
      </w:r>
      <w:r w:rsidR="00BE0A20">
        <w:rPr>
          <w:lang w:val="en-US"/>
        </w:rPr>
        <w:t>s</w:t>
      </w:r>
      <w:r w:rsidRPr="00F1741E">
        <w:rPr>
          <w:lang w:val="en-US"/>
        </w:rPr>
        <w:t xml:space="preserve"> for evaluating</w:t>
      </w:r>
      <w:r w:rsidR="00BE0A20">
        <w:rPr>
          <w:lang w:val="en-US"/>
        </w:rPr>
        <w:t xml:space="preserve"> the </w:t>
      </w:r>
      <w:r>
        <w:rPr>
          <w:lang w:val="en-US"/>
        </w:rPr>
        <w:t xml:space="preserve">trigger for </w:t>
      </w:r>
      <w:r w:rsidRPr="00F1741E">
        <w:rPr>
          <w:lang w:val="en-US"/>
        </w:rPr>
        <w:t>beam level reporting (</w:t>
      </w:r>
      <w:r w:rsidR="00BE0A20">
        <w:rPr>
          <w:lang w:val="en-US"/>
        </w:rPr>
        <w:t xml:space="preserve">i.e. </w:t>
      </w:r>
      <w:r w:rsidRPr="00F1741E">
        <w:rPr>
          <w:lang w:val="en-US"/>
        </w:rPr>
        <w:t>to quickly react to beam level events</w:t>
      </w:r>
      <w:r>
        <w:rPr>
          <w:lang w:val="en-US"/>
        </w:rPr>
        <w:t xml:space="preserve"> such as reporting new beams or quality change on the current serving beam/set of serving beams etc..</w:t>
      </w:r>
      <w:r w:rsidRPr="00F1741E">
        <w:rPr>
          <w:lang w:val="en-US"/>
        </w:rPr>
        <w:t>)</w:t>
      </w:r>
    </w:p>
    <w:p w14:paraId="26CDEE90" w14:textId="4E56463D" w:rsidR="004C7484" w:rsidRPr="00F1741E" w:rsidRDefault="004C7484" w:rsidP="003201A9">
      <w:pPr>
        <w:numPr>
          <w:ilvl w:val="0"/>
          <w:numId w:val="9"/>
        </w:numPr>
        <w:rPr>
          <w:lang w:val="en-US"/>
        </w:rPr>
      </w:pPr>
      <w:r w:rsidRPr="00F1741E">
        <w:rPr>
          <w:lang w:val="en-US"/>
        </w:rPr>
        <w:t>Longer TTT value</w:t>
      </w:r>
      <w:r w:rsidR="00BE0A20">
        <w:rPr>
          <w:lang w:val="en-US"/>
        </w:rPr>
        <w:t>s</w:t>
      </w:r>
      <w:r w:rsidRPr="00F1741E">
        <w:rPr>
          <w:lang w:val="en-US"/>
        </w:rPr>
        <w:t xml:space="preserve"> for evaluating </w:t>
      </w:r>
      <w:r w:rsidR="00BE0A20">
        <w:rPr>
          <w:lang w:val="en-US"/>
        </w:rPr>
        <w:t xml:space="preserve">the </w:t>
      </w:r>
      <w:r>
        <w:rPr>
          <w:lang w:val="en-US"/>
        </w:rPr>
        <w:t xml:space="preserve">trigger for </w:t>
      </w:r>
      <w:r w:rsidRPr="00F1741E">
        <w:rPr>
          <w:lang w:val="en-US"/>
        </w:rPr>
        <w:t xml:space="preserve">cell level </w:t>
      </w:r>
      <w:r>
        <w:rPr>
          <w:lang w:val="en-US"/>
        </w:rPr>
        <w:t>events (</w:t>
      </w:r>
      <w:r w:rsidR="00913571">
        <w:rPr>
          <w:lang w:val="en-US"/>
        </w:rPr>
        <w:t xml:space="preserve">e.g. triggering </w:t>
      </w:r>
      <w:r w:rsidRPr="00F1741E">
        <w:rPr>
          <w:lang w:val="en-US"/>
        </w:rPr>
        <w:t>measurement reports</w:t>
      </w:r>
      <w:r>
        <w:rPr>
          <w:lang w:val="en-US"/>
        </w:rPr>
        <w:t>)</w:t>
      </w:r>
    </w:p>
    <w:p w14:paraId="4545C0B6" w14:textId="3F5D9D3E" w:rsidR="004C7484" w:rsidRDefault="004C7484" w:rsidP="004C7484">
      <w:pPr>
        <w:rPr>
          <w:lang w:val="en-US"/>
        </w:rPr>
      </w:pPr>
      <w:r w:rsidRPr="00623EED">
        <w:rPr>
          <w:rFonts w:hint="eastAsia"/>
          <w:lang w:val="en-US"/>
        </w:rPr>
        <w:t>The used filtering coefficients, threshold</w:t>
      </w:r>
      <w:r w:rsidR="00BE0A20">
        <w:rPr>
          <w:lang w:val="en-US"/>
        </w:rPr>
        <w:t>s</w:t>
      </w:r>
      <w:r w:rsidRPr="00623EED">
        <w:rPr>
          <w:rFonts w:hint="eastAsia"/>
          <w:lang w:val="en-US"/>
        </w:rPr>
        <w:t xml:space="preserve"> and </w:t>
      </w:r>
      <w:r w:rsidRPr="00F1741E">
        <w:rPr>
          <w:lang w:val="en-US"/>
        </w:rPr>
        <w:t xml:space="preserve">TTT values </w:t>
      </w:r>
      <w:r>
        <w:rPr>
          <w:lang w:val="en-US"/>
        </w:rPr>
        <w:t xml:space="preserve">are </w:t>
      </w:r>
      <w:r w:rsidRPr="00F1741E">
        <w:rPr>
          <w:lang w:val="en-US"/>
        </w:rPr>
        <w:t xml:space="preserve">configured by </w:t>
      </w:r>
      <w:r>
        <w:rPr>
          <w:lang w:val="en-US"/>
        </w:rPr>
        <w:t xml:space="preserve">network using </w:t>
      </w:r>
      <w:r w:rsidRPr="00F1741E">
        <w:rPr>
          <w:lang w:val="en-US"/>
        </w:rPr>
        <w:t>RRC</w:t>
      </w:r>
      <w:r>
        <w:rPr>
          <w:lang w:val="en-US"/>
        </w:rPr>
        <w:t xml:space="preserve"> signaling.</w:t>
      </w:r>
    </w:p>
    <w:p w14:paraId="1FFEDB03" w14:textId="397D1643" w:rsidR="004C7484" w:rsidRDefault="004C7484" w:rsidP="004C7484">
      <w:pPr>
        <w:rPr>
          <w:lang w:val="en-US"/>
        </w:rPr>
      </w:pPr>
      <w:r w:rsidRPr="00623EED">
        <w:rPr>
          <w:b/>
          <w:lang w:val="en-US"/>
        </w:rPr>
        <w:t xml:space="preserve">Observation </w:t>
      </w:r>
      <w:r w:rsidR="00457105">
        <w:rPr>
          <w:b/>
          <w:lang w:val="en-US"/>
        </w:rPr>
        <w:t>5</w:t>
      </w:r>
      <w:r>
        <w:rPr>
          <w:lang w:val="en-US"/>
        </w:rPr>
        <w:t xml:space="preserve">: Separate Time to Trigger parameters for triggering beam level reporting and cell level evaluation of reporting/action criteria </w:t>
      </w:r>
      <w:r w:rsidR="00775B05">
        <w:rPr>
          <w:lang w:val="en-US"/>
        </w:rPr>
        <w:t xml:space="preserve">would </w:t>
      </w:r>
      <w:r>
        <w:rPr>
          <w:lang w:val="en-US"/>
        </w:rPr>
        <w:t>be beneficial in NR.</w:t>
      </w:r>
    </w:p>
    <w:p w14:paraId="351D306C" w14:textId="5A7FE2D0" w:rsidR="00856EA8" w:rsidRDefault="004C7484" w:rsidP="004C7484">
      <w:pPr>
        <w:rPr>
          <w:lang w:val="en-US"/>
        </w:rPr>
      </w:pPr>
      <w:r w:rsidRPr="00623EED">
        <w:rPr>
          <w:b/>
          <w:lang w:val="en-US"/>
        </w:rPr>
        <w:t xml:space="preserve">Proposal </w:t>
      </w:r>
      <w:r w:rsidR="002E14C3">
        <w:rPr>
          <w:b/>
          <w:lang w:val="en-US"/>
        </w:rPr>
        <w:t>6</w:t>
      </w:r>
      <w:r w:rsidRPr="00623EED">
        <w:rPr>
          <w:b/>
          <w:lang w:val="en-US"/>
        </w:rPr>
        <w:t>:</w:t>
      </w:r>
      <w:r>
        <w:rPr>
          <w:lang w:val="en-US"/>
        </w:rPr>
        <w:t xml:space="preserve"> </w:t>
      </w:r>
      <w:r w:rsidR="00775B05">
        <w:rPr>
          <w:lang w:val="en-US"/>
        </w:rPr>
        <w:t>R</w:t>
      </w:r>
      <w:r>
        <w:rPr>
          <w:lang w:val="en-US"/>
        </w:rPr>
        <w:t>eus</w:t>
      </w:r>
      <w:r w:rsidR="00775B05">
        <w:rPr>
          <w:lang w:val="en-US"/>
        </w:rPr>
        <w:t>e</w:t>
      </w:r>
      <w:r w:rsidR="001C4BCF">
        <w:rPr>
          <w:lang w:val="en-US"/>
        </w:rPr>
        <w:t xml:space="preserve"> </w:t>
      </w:r>
      <w:r>
        <w:rPr>
          <w:lang w:val="en-US"/>
        </w:rPr>
        <w:t>the TTT concept of LTE</w:t>
      </w:r>
      <w:r w:rsidR="00BE0A20">
        <w:rPr>
          <w:lang w:val="en-US"/>
        </w:rPr>
        <w:t>,</w:t>
      </w:r>
      <w:r>
        <w:rPr>
          <w:lang w:val="en-US"/>
        </w:rPr>
        <w:t xml:space="preserve"> </w:t>
      </w:r>
      <w:r w:rsidR="00856EA8">
        <w:rPr>
          <w:lang w:val="en-US"/>
        </w:rPr>
        <w:t>i.e. trigger events after L3 filtered results fulfill event criteria for duration of TimeToTrigger for cell quality based events.</w:t>
      </w:r>
      <w:r w:rsidR="007F5DFA">
        <w:rPr>
          <w:lang w:val="en-US"/>
        </w:rPr>
        <w:t xml:space="preserve"> TTT can be configured per measurement event.</w:t>
      </w:r>
    </w:p>
    <w:p w14:paraId="4E615601" w14:textId="3EA1ECDA" w:rsidR="004C7484" w:rsidRDefault="00562AD7" w:rsidP="004C7484">
      <w:pPr>
        <w:pStyle w:val="Heading3"/>
        <w:rPr>
          <w:lang w:val="en-US"/>
        </w:rPr>
      </w:pPr>
      <w:r>
        <w:rPr>
          <w:lang w:val="en-US"/>
        </w:rPr>
        <w:t>2</w:t>
      </w:r>
      <w:r w:rsidR="004C7484">
        <w:rPr>
          <w:lang w:val="en-US"/>
        </w:rPr>
        <w:t xml:space="preserve">.3 Example Operation of the Measurement model </w:t>
      </w:r>
    </w:p>
    <w:p w14:paraId="072D325E" w14:textId="0253673F" w:rsidR="004C7484" w:rsidRPr="000F006C" w:rsidRDefault="004C7484" w:rsidP="003201A9">
      <w:pPr>
        <w:jc w:val="both"/>
        <w:rPr>
          <w:lang w:val="en-US"/>
        </w:rPr>
      </w:pPr>
      <w:r>
        <w:rPr>
          <w:lang w:val="en-US"/>
        </w:rPr>
        <w:t xml:space="preserve">Figure </w:t>
      </w:r>
      <w:r w:rsidR="00BE0A20">
        <w:rPr>
          <w:lang w:val="en-US"/>
        </w:rPr>
        <w:t>2</w:t>
      </w:r>
      <w:r>
        <w:rPr>
          <w:lang w:val="en-US"/>
        </w:rPr>
        <w:t xml:space="preserve"> illustrates the derivation of </w:t>
      </w:r>
      <w:r w:rsidRPr="00783CE3">
        <w:rPr>
          <w:i/>
          <w:lang w:val="en-US"/>
        </w:rPr>
        <w:t>cell quality</w:t>
      </w:r>
      <w:r>
        <w:rPr>
          <w:lang w:val="en-US"/>
        </w:rPr>
        <w:t xml:space="preserve"> based on the beam RSRP measurements. Two beams are illustrated in this scenario: Beam1 and Beam2. In the </w:t>
      </w:r>
      <w:r w:rsidR="00225548">
        <w:rPr>
          <w:lang w:val="en-US"/>
        </w:rPr>
        <w:t xml:space="preserve">figure </w:t>
      </w:r>
      <w:r>
        <w:rPr>
          <w:lang w:val="en-US"/>
        </w:rPr>
        <w:t>the selection function utilizes the highest measured RSRP to represent the cell quality</w:t>
      </w:r>
      <w:r w:rsidR="00225548">
        <w:rPr>
          <w:lang w:val="en-US"/>
        </w:rPr>
        <w:t xml:space="preserve"> (N=1)</w:t>
      </w:r>
      <w:r>
        <w:rPr>
          <w:lang w:val="en-US"/>
        </w:rPr>
        <w:t>: Time-to-Trigger runs based on the Cell RSRP. Beam1 is above the TH1 wh</w:t>
      </w:r>
      <w:r w:rsidR="00BE0A20">
        <w:rPr>
          <w:lang w:val="en-US"/>
        </w:rPr>
        <w:t>at</w:t>
      </w:r>
      <w:r>
        <w:rPr>
          <w:lang w:val="en-US"/>
        </w:rPr>
        <w:t xml:space="preserve"> initiates the TTT for the cell. After a while</w:t>
      </w:r>
      <w:r w:rsidR="00BE0A20">
        <w:rPr>
          <w:lang w:val="en-US"/>
        </w:rPr>
        <w:t>,</w:t>
      </w:r>
      <w:r>
        <w:rPr>
          <w:lang w:val="en-US"/>
        </w:rPr>
        <w:t xml:space="preserve"> measurements indicate that Beam1 level falls below the TH1 but Beam2 value is above. </w:t>
      </w:r>
      <w:r w:rsidRPr="00225548">
        <w:rPr>
          <w:i/>
          <w:lang w:val="en-US"/>
        </w:rPr>
        <w:t>This keeps the TTT running for cell level measurement</w:t>
      </w:r>
      <w:r>
        <w:rPr>
          <w:lang w:val="en-US"/>
        </w:rPr>
        <w:t xml:space="preserve">. Once </w:t>
      </w:r>
      <w:r w:rsidR="00225548">
        <w:rPr>
          <w:lang w:val="en-US"/>
        </w:rPr>
        <w:t xml:space="preserve">the </w:t>
      </w:r>
      <w:r>
        <w:rPr>
          <w:lang w:val="en-US"/>
        </w:rPr>
        <w:t>TTT timer has elapsed</w:t>
      </w:r>
      <w:r w:rsidR="00BE0A20">
        <w:rPr>
          <w:lang w:val="en-US"/>
        </w:rPr>
        <w:t>,</w:t>
      </w:r>
      <w:r>
        <w:rPr>
          <w:lang w:val="en-US"/>
        </w:rPr>
        <w:t xml:space="preserve"> criteria for cell level measurement event can be triggered e.g. measurement report. Furthermore, similar evaluation is run per cell</w:t>
      </w:r>
      <w:r w:rsidR="00BE0A20">
        <w:rPr>
          <w:lang w:val="en-US"/>
        </w:rPr>
        <w:t xml:space="preserve"> -</w:t>
      </w:r>
      <w:r>
        <w:rPr>
          <w:lang w:val="en-US"/>
        </w:rPr>
        <w:t xml:space="preserve"> based on beam level measurements.</w:t>
      </w:r>
    </w:p>
    <w:p w14:paraId="6BF1F6FE" w14:textId="7C471D60" w:rsidR="004C7484" w:rsidRDefault="0049734C" w:rsidP="004C7484">
      <w:pPr>
        <w:jc w:val="center"/>
      </w:pPr>
      <w:r>
        <w:object w:dxaOrig="9428" w:dyaOrig="4962" w14:anchorId="4436D171">
          <v:shape id="_x0000_i1026" type="#_x0000_t75" style="width:334.5pt;height:175.5pt" o:ole="">
            <v:imagedata r:id="rId14" o:title=""/>
          </v:shape>
          <o:OLEObject Type="Embed" ProgID="Visio.Drawing.11" ShapeID="_x0000_i1026" DrawAspect="Content" ObjectID="_1555523894" r:id="rId15"/>
        </w:object>
      </w:r>
    </w:p>
    <w:p w14:paraId="3C9D6CFA" w14:textId="54AC926F" w:rsidR="004C7484" w:rsidRDefault="004C7484" w:rsidP="004C7484">
      <w:pPr>
        <w:pStyle w:val="Caption"/>
        <w:jc w:val="center"/>
      </w:pPr>
      <w:r>
        <w:t xml:space="preserve">Figure </w:t>
      </w:r>
      <w:r w:rsidR="00BE0A20">
        <w:t>2</w:t>
      </w:r>
      <w:r>
        <w:t>. Example of evaluating a cell quality with the proposed model</w:t>
      </w:r>
    </w:p>
    <w:p w14:paraId="7E6A92A6" w14:textId="77777777" w:rsidR="004C7484" w:rsidRDefault="004C7484" w:rsidP="004C7484"/>
    <w:p w14:paraId="5988F6B8" w14:textId="7B7A8F27" w:rsidR="004C7484" w:rsidRPr="0090310C" w:rsidRDefault="004C7484" w:rsidP="003201A9">
      <w:pPr>
        <w:jc w:val="both"/>
      </w:pPr>
      <w:r>
        <w:t xml:space="preserve">Figure </w:t>
      </w:r>
      <w:r w:rsidR="00BE0A20">
        <w:t>3</w:t>
      </w:r>
      <w:r>
        <w:t xml:space="preserve"> illustrates one example of beam level measurements and event/action triggering based on beam level threshold (TH2) and TTT for determining beam level events/actions. Three beams (1, 2, 3) are considered in this example. For the Beam 3, which is constantly above a specific TH2, no actions are determined. For Beam 2 the RSRP is observed to be above the TH2 for the duration of TTT (beam) it may trigger specific actions</w:t>
      </w:r>
      <w:r w:rsidR="00BE0A20">
        <w:t>,</w:t>
      </w:r>
      <w:r>
        <w:t xml:space="preserve"> e.g. beam management related reporting. After a while it is observed that the Beam2 RSRP level falls below TH2 and stays there for the duration of TTT, another action may be triggered. Beam 1 quality exceeds the TH2 but does not stay above the threshold for the duration of TTT thus</w:t>
      </w:r>
      <w:r w:rsidR="00BE0A20">
        <w:t>,</w:t>
      </w:r>
      <w:r>
        <w:t xml:space="preserve"> no actions are triggered. </w:t>
      </w:r>
    </w:p>
    <w:p w14:paraId="766DD9F7" w14:textId="77777777" w:rsidR="004C7484" w:rsidRDefault="004C7484" w:rsidP="004C7484">
      <w:pPr>
        <w:jc w:val="center"/>
      </w:pPr>
      <w:r>
        <w:object w:dxaOrig="13145" w:dyaOrig="6999" w14:anchorId="060DACC1">
          <v:shape id="_x0000_i1027" type="#_x0000_t75" style="width:399.75pt;height:212.25pt" o:ole="">
            <v:imagedata r:id="rId16" o:title=""/>
          </v:shape>
          <o:OLEObject Type="Embed" ProgID="Visio.Drawing.11" ShapeID="_x0000_i1027" DrawAspect="Content" ObjectID="_1555523895" r:id="rId17"/>
        </w:object>
      </w:r>
    </w:p>
    <w:p w14:paraId="6F4FD2DC" w14:textId="11E67ED2" w:rsidR="004C7484" w:rsidRDefault="004C7484" w:rsidP="004C7484">
      <w:pPr>
        <w:pStyle w:val="Caption"/>
        <w:jc w:val="center"/>
      </w:pPr>
      <w:r>
        <w:t xml:space="preserve">Figure </w:t>
      </w:r>
      <w:r w:rsidR="00BE0A20">
        <w:t>3</w:t>
      </w:r>
      <w:r w:rsidR="003201A9">
        <w:t xml:space="preserve">. </w:t>
      </w:r>
      <w:r>
        <w:t>Example of evaluating beam qualities with the proposed model</w:t>
      </w:r>
    </w:p>
    <w:p w14:paraId="25E57EAF" w14:textId="5DDF011A" w:rsidR="004C7484" w:rsidRDefault="00562AD7" w:rsidP="004C7484">
      <w:pPr>
        <w:pStyle w:val="Heading1"/>
      </w:pPr>
      <w:r>
        <w:t>3</w:t>
      </w:r>
      <w:r w:rsidR="004C7484">
        <w:t xml:space="preserve"> </w:t>
      </w:r>
      <w:r w:rsidR="004C7484">
        <w:tab/>
        <w:t>Conclusions</w:t>
      </w:r>
    </w:p>
    <w:p w14:paraId="31558275" w14:textId="5303F3AE" w:rsidR="001C4BCF" w:rsidRDefault="001C4BCF" w:rsidP="001C4BCF">
      <w:r>
        <w:t>The following Observations and Proposals have been made in the course of this paper:</w:t>
      </w:r>
    </w:p>
    <w:p w14:paraId="2752C607" w14:textId="77777777" w:rsidR="002E14C3" w:rsidRDefault="002E14C3" w:rsidP="002E14C3">
      <w:r>
        <w:rPr>
          <w:b/>
        </w:rPr>
        <w:t xml:space="preserve">Observation 1: </w:t>
      </w:r>
      <w:r>
        <w:t xml:space="preserve">Cell quality based mobility (called ”L3 mobility”) seems to be analogous with LTE mobility defined in RRC </w:t>
      </w:r>
      <w:r>
        <w:fldChar w:fldCharType="begin"/>
      </w:r>
      <w:r>
        <w:instrText xml:space="preserve"> REF _Ref478036496 \r \h </w:instrText>
      </w:r>
      <w:r>
        <w:fldChar w:fldCharType="separate"/>
      </w:r>
      <w:r>
        <w:t>[2]</w:t>
      </w:r>
      <w:r>
        <w:fldChar w:fldCharType="end"/>
      </w:r>
    </w:p>
    <w:p w14:paraId="2D83C3C0" w14:textId="77777777" w:rsidR="002E14C3" w:rsidRDefault="002E14C3" w:rsidP="002E14C3">
      <w:r>
        <w:rPr>
          <w:b/>
        </w:rPr>
        <w:t xml:space="preserve">Observation 2: </w:t>
      </w:r>
      <w:r>
        <w:t>Beam level mobility (called “L2 mobility”) is a new level of mobility which is not defined in LTE</w:t>
      </w:r>
    </w:p>
    <w:p w14:paraId="6D2DD1E6" w14:textId="77777777" w:rsidR="002E14C3" w:rsidRPr="00106C5A" w:rsidRDefault="002E14C3" w:rsidP="002E14C3">
      <w:pPr>
        <w:rPr>
          <w:lang w:val="en-US"/>
        </w:rPr>
      </w:pPr>
      <w:r w:rsidRPr="002A352F">
        <w:rPr>
          <w:b/>
          <w:lang w:val="en-US"/>
        </w:rPr>
        <w:t xml:space="preserve">Observation </w:t>
      </w:r>
      <w:r>
        <w:rPr>
          <w:b/>
          <w:lang w:val="en-US"/>
        </w:rPr>
        <w:t>3</w:t>
      </w:r>
      <w:r w:rsidRPr="00106C5A">
        <w:rPr>
          <w:lang w:val="en-US"/>
        </w:rPr>
        <w:t>: Same measurement samples can be used for det</w:t>
      </w:r>
      <w:r>
        <w:rPr>
          <w:lang w:val="en-US"/>
        </w:rPr>
        <w:t>ermining individual beam quality</w:t>
      </w:r>
      <w:r w:rsidRPr="00106C5A">
        <w:rPr>
          <w:lang w:val="en-US"/>
        </w:rPr>
        <w:t xml:space="preserve"> levels and cell quality </w:t>
      </w:r>
    </w:p>
    <w:p w14:paraId="11DA4B36" w14:textId="29A99639" w:rsidR="002E14C3" w:rsidRDefault="002E14C3" w:rsidP="002E14C3">
      <w:pPr>
        <w:rPr>
          <w:lang w:val="en-US"/>
        </w:rPr>
      </w:pPr>
      <w:r>
        <w:rPr>
          <w:b/>
          <w:lang w:val="en-US"/>
        </w:rPr>
        <w:t xml:space="preserve">Observation 4: </w:t>
      </w:r>
      <w:r w:rsidRPr="00106C5A">
        <w:rPr>
          <w:lang w:val="en-US"/>
        </w:rPr>
        <w:t>Having two levels of filtering provides network the means to optimize handover performance by configuration of measurement report triggering</w:t>
      </w:r>
    </w:p>
    <w:p w14:paraId="6DCA1E66" w14:textId="77777777" w:rsidR="002E14C3" w:rsidRDefault="002E14C3" w:rsidP="002E14C3">
      <w:pPr>
        <w:rPr>
          <w:lang w:val="en-US"/>
        </w:rPr>
      </w:pPr>
      <w:r w:rsidRPr="00623EED">
        <w:rPr>
          <w:b/>
          <w:lang w:val="en-US"/>
        </w:rPr>
        <w:lastRenderedPageBreak/>
        <w:t xml:space="preserve">Observation </w:t>
      </w:r>
      <w:r>
        <w:rPr>
          <w:b/>
          <w:lang w:val="en-US"/>
        </w:rPr>
        <w:t>5</w:t>
      </w:r>
      <w:r>
        <w:rPr>
          <w:lang w:val="en-US"/>
        </w:rPr>
        <w:t>: Separate Time to Trigger parameters for triggering beam level reporting and cell level evaluation of reporting/action criteria would be beneficial in NR.</w:t>
      </w:r>
    </w:p>
    <w:p w14:paraId="7E1C3F27" w14:textId="77777777" w:rsidR="002E14C3" w:rsidRDefault="002E14C3" w:rsidP="002E14C3">
      <w:pPr>
        <w:jc w:val="both"/>
      </w:pPr>
      <w:r>
        <w:rPr>
          <w:b/>
        </w:rPr>
        <w:t xml:space="preserve">Proposal 1: </w:t>
      </w:r>
      <w:r>
        <w:t xml:space="preserve">Define single measurement model that handles single and multi-beam </w:t>
      </w:r>
      <w:r>
        <w:fldChar w:fldCharType="begin"/>
      </w:r>
      <w:r>
        <w:instrText xml:space="preserve"> REF _Ref478135671 \r \h </w:instrText>
      </w:r>
      <w:r>
        <w:fldChar w:fldCharType="separate"/>
      </w:r>
      <w:r>
        <w:t>[3]</w:t>
      </w:r>
      <w:r>
        <w:fldChar w:fldCharType="end"/>
      </w:r>
      <w:r>
        <w:t>.</w:t>
      </w:r>
    </w:p>
    <w:p w14:paraId="1CAFB993" w14:textId="77777777" w:rsidR="002E14C3" w:rsidRDefault="002E14C3" w:rsidP="002E14C3">
      <w:r>
        <w:rPr>
          <w:b/>
        </w:rPr>
        <w:t xml:space="preserve">Proposal 2: </w:t>
      </w:r>
      <w:r>
        <w:t>Discuss which specification beam level mobility should be defined in.</w:t>
      </w:r>
    </w:p>
    <w:p w14:paraId="4C7A22BA" w14:textId="77777777" w:rsidR="00793471" w:rsidRDefault="00793471" w:rsidP="00793471">
      <w:r w:rsidRPr="00106C5A">
        <w:rPr>
          <w:b/>
        </w:rPr>
        <w:t xml:space="preserve">Proposal </w:t>
      </w:r>
      <w:r>
        <w:rPr>
          <w:b/>
        </w:rPr>
        <w:t>3</w:t>
      </w:r>
      <w:r w:rsidRPr="00106C5A">
        <w:rPr>
          <w:b/>
        </w:rPr>
        <w:t>:</w:t>
      </w:r>
      <w:r>
        <w:t xml:space="preserve"> Define network controlled higher layer filtering of beam level measurement samples for intra-cell beam management (i.e. mobility without RRC involvement)</w:t>
      </w:r>
    </w:p>
    <w:p w14:paraId="049320D3" w14:textId="77777777" w:rsidR="00793471" w:rsidRDefault="00793471" w:rsidP="00793471">
      <w:r w:rsidRPr="00106C5A">
        <w:rPr>
          <w:b/>
        </w:rPr>
        <w:t xml:space="preserve">Proposal </w:t>
      </w:r>
      <w:r>
        <w:rPr>
          <w:b/>
        </w:rPr>
        <w:t>4</w:t>
      </w:r>
      <w:r w:rsidRPr="00106C5A">
        <w:rPr>
          <w:b/>
        </w:rPr>
        <w:t>:</w:t>
      </w:r>
      <w:r>
        <w:t xml:space="preserve"> Define L3 filtering and selection function for inter-cell mobility (i.e. with RRC involvement). </w:t>
      </w:r>
    </w:p>
    <w:p w14:paraId="1B5EFDAB" w14:textId="77777777" w:rsidR="00793471" w:rsidRDefault="00793471" w:rsidP="00793471">
      <w:r w:rsidRPr="00106C5A">
        <w:rPr>
          <w:b/>
        </w:rPr>
        <w:t xml:space="preserve">Proposal </w:t>
      </w:r>
      <w:r>
        <w:rPr>
          <w:b/>
        </w:rPr>
        <w:t>5</w:t>
      </w:r>
      <w:r w:rsidRPr="00106C5A">
        <w:rPr>
          <w:b/>
        </w:rPr>
        <w:t>:</w:t>
      </w:r>
      <w:r>
        <w:t xml:space="preserve"> Select N-highest filtered RSRP values and average them for determining the cell quality. N is configured by the network. Setting N to 1 eliminates the need of averaging.</w:t>
      </w:r>
    </w:p>
    <w:p w14:paraId="69F4C22D" w14:textId="75E67758" w:rsidR="002E14C3" w:rsidRPr="009B0EB0" w:rsidRDefault="00793471" w:rsidP="002E14C3">
      <w:pPr>
        <w:rPr>
          <w:lang w:val="en-US"/>
        </w:rPr>
      </w:pPr>
      <w:r w:rsidRPr="00623EED">
        <w:rPr>
          <w:b/>
          <w:lang w:val="en-US"/>
        </w:rPr>
        <w:t xml:space="preserve">Proposal </w:t>
      </w:r>
      <w:r>
        <w:rPr>
          <w:b/>
          <w:lang w:val="en-US"/>
        </w:rPr>
        <w:t>6</w:t>
      </w:r>
      <w:r w:rsidRPr="00623EED">
        <w:rPr>
          <w:b/>
          <w:lang w:val="en-US"/>
        </w:rPr>
        <w:t>:</w:t>
      </w:r>
      <w:r>
        <w:rPr>
          <w:lang w:val="en-US"/>
        </w:rPr>
        <w:t xml:space="preserve"> Reuse the TTT concept of LTE, i.e. trigger events after L3 filtered results fulfill event criteria for duration of TimeToTrigger for cell quality based events. TTT can be configured per measurement event.</w:t>
      </w:r>
    </w:p>
    <w:p w14:paraId="77F8A95F" w14:textId="77777777" w:rsidR="002E14C3" w:rsidRDefault="002E14C3" w:rsidP="001C4BCF"/>
    <w:p w14:paraId="3E6353CF" w14:textId="420A7C84" w:rsidR="00080512" w:rsidRPr="00FC71D8" w:rsidRDefault="00562AD7" w:rsidP="00FC71D8">
      <w:pPr>
        <w:pStyle w:val="Heading1"/>
      </w:pPr>
      <w:r>
        <w:t>4</w:t>
      </w:r>
      <w:r w:rsidR="00FC71D8">
        <w:t xml:space="preserve"> </w:t>
      </w:r>
      <w:r w:rsidR="00FC71D8">
        <w:tab/>
        <w:t>References</w:t>
      </w:r>
    </w:p>
    <w:p w14:paraId="03930CDC" w14:textId="2757B07E" w:rsidR="00FC71D8" w:rsidRDefault="00FC71D8" w:rsidP="00FC71D8">
      <w:pPr>
        <w:numPr>
          <w:ilvl w:val="0"/>
          <w:numId w:val="4"/>
        </w:numPr>
        <w:overflowPunct w:val="0"/>
        <w:autoSpaceDE w:val="0"/>
        <w:autoSpaceDN w:val="0"/>
        <w:adjustRightInd w:val="0"/>
        <w:textAlignment w:val="baseline"/>
        <w:rPr>
          <w:sz w:val="18"/>
        </w:rPr>
      </w:pPr>
      <w:r>
        <w:rPr>
          <w:sz w:val="18"/>
        </w:rPr>
        <w:t>RAN</w:t>
      </w:r>
      <w:r w:rsidR="005C01ED">
        <w:rPr>
          <w:sz w:val="18"/>
        </w:rPr>
        <w:t>2</w:t>
      </w:r>
      <w:r>
        <w:rPr>
          <w:sz w:val="18"/>
        </w:rPr>
        <w:t>#9</w:t>
      </w:r>
      <w:r w:rsidR="00225548">
        <w:rPr>
          <w:sz w:val="18"/>
        </w:rPr>
        <w:t>7</w:t>
      </w:r>
      <w:r>
        <w:rPr>
          <w:sz w:val="18"/>
        </w:rPr>
        <w:t xml:space="preserve"> Chairman Notes</w:t>
      </w:r>
    </w:p>
    <w:p w14:paraId="2B22B85C" w14:textId="019323B5" w:rsidR="00562AD7" w:rsidRPr="00562AD7" w:rsidRDefault="00793471" w:rsidP="003201A9">
      <w:pPr>
        <w:pStyle w:val="ListParagraph"/>
        <w:numPr>
          <w:ilvl w:val="0"/>
          <w:numId w:val="4"/>
        </w:numPr>
      </w:pPr>
      <w:bookmarkStart w:id="1" w:name="_Ref478036496"/>
      <w:r>
        <w:t xml:space="preserve">3GPP </w:t>
      </w:r>
      <w:r w:rsidR="003201A9">
        <w:t>TS 36.331</w:t>
      </w:r>
      <w:r w:rsidR="00562AD7">
        <w:t xml:space="preserve"> </w:t>
      </w:r>
      <w:r w:rsidR="00562AD7" w:rsidRPr="000A29D6">
        <w:rPr>
          <w:i/>
        </w:rPr>
        <w:t>Evolved Universal Terrestrial Radio Access (E-UTRA); Radio Resource Control (RRC); Protocol specification (Release 14)</w:t>
      </w:r>
      <w:bookmarkEnd w:id="1"/>
    </w:p>
    <w:p w14:paraId="61E1BD5F" w14:textId="3CADA9BD" w:rsidR="002339C2" w:rsidRDefault="002339C2" w:rsidP="002339C2">
      <w:pPr>
        <w:numPr>
          <w:ilvl w:val="0"/>
          <w:numId w:val="4"/>
        </w:numPr>
        <w:overflowPunct w:val="0"/>
        <w:autoSpaceDE w:val="0"/>
        <w:autoSpaceDN w:val="0"/>
        <w:adjustRightInd w:val="0"/>
        <w:textAlignment w:val="baseline"/>
        <w:rPr>
          <w:sz w:val="18"/>
        </w:rPr>
      </w:pPr>
      <w:bookmarkStart w:id="2" w:name="_Ref478135671"/>
      <w:r>
        <w:rPr>
          <w:sz w:val="18"/>
        </w:rPr>
        <w:t>R2-170</w:t>
      </w:r>
      <w:r w:rsidR="00CC2CE1">
        <w:rPr>
          <w:sz w:val="18"/>
        </w:rPr>
        <w:t>5440</w:t>
      </w:r>
      <w:r>
        <w:rPr>
          <w:sz w:val="18"/>
        </w:rPr>
        <w:t xml:space="preserve"> </w:t>
      </w:r>
      <w:r w:rsidR="00CC2CE1">
        <w:rPr>
          <w:i/>
          <w:sz w:val="18"/>
        </w:rPr>
        <w:t>Beam M</w:t>
      </w:r>
      <w:r w:rsidRPr="00B62351">
        <w:rPr>
          <w:i/>
          <w:sz w:val="18"/>
        </w:rPr>
        <w:t>anagement</w:t>
      </w:r>
      <w:r>
        <w:rPr>
          <w:sz w:val="18"/>
        </w:rPr>
        <w:t xml:space="preserve">, Nokia, Alcatel-Lucent Shanghai Bell, </w:t>
      </w:r>
      <w:r w:rsidRPr="002339C2">
        <w:rPr>
          <w:sz w:val="18"/>
        </w:rPr>
        <w:t>3GPP TSG-R</w:t>
      </w:r>
      <w:r w:rsidR="00CC2CE1">
        <w:rPr>
          <w:sz w:val="18"/>
        </w:rPr>
        <w:t>AN WG2 Meeting #98</w:t>
      </w:r>
      <w:r>
        <w:rPr>
          <w:sz w:val="18"/>
        </w:rPr>
        <w:t xml:space="preserve"> </w:t>
      </w:r>
      <w:r w:rsidR="00CC2CE1">
        <w:rPr>
          <w:sz w:val="18"/>
        </w:rPr>
        <w:t>Hangzhou, China, 15 - 19 May</w:t>
      </w:r>
      <w:bookmarkStart w:id="3" w:name="_GoBack"/>
      <w:bookmarkEnd w:id="3"/>
      <w:r w:rsidRPr="002339C2">
        <w:rPr>
          <w:sz w:val="18"/>
        </w:rPr>
        <w:t xml:space="preserve"> 2017</w:t>
      </w:r>
      <w:bookmarkEnd w:id="2"/>
    </w:p>
    <w:p w14:paraId="427C2430" w14:textId="279F00B0" w:rsidR="00C2582C" w:rsidRPr="002339C2" w:rsidRDefault="00C2582C" w:rsidP="002339C2">
      <w:pPr>
        <w:numPr>
          <w:ilvl w:val="0"/>
          <w:numId w:val="4"/>
        </w:numPr>
        <w:overflowPunct w:val="0"/>
        <w:autoSpaceDE w:val="0"/>
        <w:autoSpaceDN w:val="0"/>
        <w:adjustRightInd w:val="0"/>
        <w:textAlignment w:val="baseline"/>
        <w:rPr>
          <w:sz w:val="18"/>
        </w:rPr>
      </w:pPr>
      <w:bookmarkStart w:id="4" w:name="_Ref481072479"/>
      <w:r>
        <w:rPr>
          <w:sz w:val="18"/>
        </w:rPr>
        <w:t>RAN2#97bis Chairman Notes</w:t>
      </w:r>
      <w:bookmarkEnd w:id="4"/>
    </w:p>
    <w:p w14:paraId="40E1304A" w14:textId="77777777" w:rsidR="00F76BEC" w:rsidRPr="00F76BEC" w:rsidRDefault="00F76BEC" w:rsidP="00F76BEC"/>
    <w:sectPr w:rsidR="00F76BEC" w:rsidRPr="00F76BE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635C8" w14:textId="77777777" w:rsidR="005B219C" w:rsidRDefault="005B219C">
      <w:r>
        <w:separator/>
      </w:r>
    </w:p>
  </w:endnote>
  <w:endnote w:type="continuationSeparator" w:id="0">
    <w:p w14:paraId="4692A3BA" w14:textId="77777777" w:rsidR="005B219C" w:rsidRDefault="005B219C">
      <w:r>
        <w:continuationSeparator/>
      </w:r>
    </w:p>
  </w:endnote>
  <w:endnote w:type="continuationNotice" w:id="1">
    <w:p w14:paraId="4CCB3E55" w14:textId="77777777" w:rsidR="005B219C" w:rsidRDefault="005B2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9F032" w14:textId="77777777" w:rsidR="005B219C" w:rsidRDefault="005B219C">
      <w:r>
        <w:separator/>
      </w:r>
    </w:p>
  </w:footnote>
  <w:footnote w:type="continuationSeparator" w:id="0">
    <w:p w14:paraId="37FE5162" w14:textId="77777777" w:rsidR="005B219C" w:rsidRDefault="005B219C">
      <w:r>
        <w:continuationSeparator/>
      </w:r>
    </w:p>
  </w:footnote>
  <w:footnote w:type="continuationNotice" w:id="1">
    <w:p w14:paraId="2F629C15" w14:textId="77777777" w:rsidR="005B219C" w:rsidRDefault="005B21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07EBB"/>
    <w:multiLevelType w:val="hybridMultilevel"/>
    <w:tmpl w:val="209A1B94"/>
    <w:lvl w:ilvl="0" w:tplc="5AD88BDC">
      <w:start w:val="1"/>
      <w:numFmt w:val="bullet"/>
      <w:lvlText w:val="•"/>
      <w:lvlJc w:val="left"/>
      <w:pPr>
        <w:tabs>
          <w:tab w:val="num" w:pos="720"/>
        </w:tabs>
        <w:ind w:left="720" w:hanging="360"/>
      </w:pPr>
      <w:rPr>
        <w:rFonts w:ascii="Arial" w:hAnsi="Arial" w:hint="default"/>
      </w:rPr>
    </w:lvl>
    <w:lvl w:ilvl="1" w:tplc="E76812B6">
      <w:start w:val="83"/>
      <w:numFmt w:val="bullet"/>
      <w:lvlText w:val="-"/>
      <w:lvlJc w:val="left"/>
      <w:pPr>
        <w:tabs>
          <w:tab w:val="num" w:pos="1440"/>
        </w:tabs>
        <w:ind w:left="1440" w:hanging="360"/>
      </w:pPr>
      <w:rPr>
        <w:rFonts w:ascii="Lucida Grande" w:hAnsi="Lucida Grande" w:hint="default"/>
      </w:rPr>
    </w:lvl>
    <w:lvl w:ilvl="2" w:tplc="311C7298">
      <w:start w:val="1"/>
      <w:numFmt w:val="bullet"/>
      <w:lvlText w:val="•"/>
      <w:lvlJc w:val="left"/>
      <w:pPr>
        <w:tabs>
          <w:tab w:val="num" w:pos="2160"/>
        </w:tabs>
        <w:ind w:left="2160" w:hanging="360"/>
      </w:pPr>
      <w:rPr>
        <w:rFonts w:ascii="Arial" w:hAnsi="Arial" w:hint="default"/>
      </w:rPr>
    </w:lvl>
    <w:lvl w:ilvl="3" w:tplc="8F24DB42" w:tentative="1">
      <w:start w:val="1"/>
      <w:numFmt w:val="bullet"/>
      <w:lvlText w:val="•"/>
      <w:lvlJc w:val="left"/>
      <w:pPr>
        <w:tabs>
          <w:tab w:val="num" w:pos="2880"/>
        </w:tabs>
        <w:ind w:left="2880" w:hanging="360"/>
      </w:pPr>
      <w:rPr>
        <w:rFonts w:ascii="Arial" w:hAnsi="Arial" w:hint="default"/>
      </w:rPr>
    </w:lvl>
    <w:lvl w:ilvl="4" w:tplc="0780FE7A" w:tentative="1">
      <w:start w:val="1"/>
      <w:numFmt w:val="bullet"/>
      <w:lvlText w:val="•"/>
      <w:lvlJc w:val="left"/>
      <w:pPr>
        <w:tabs>
          <w:tab w:val="num" w:pos="3600"/>
        </w:tabs>
        <w:ind w:left="3600" w:hanging="360"/>
      </w:pPr>
      <w:rPr>
        <w:rFonts w:ascii="Arial" w:hAnsi="Arial" w:hint="default"/>
      </w:rPr>
    </w:lvl>
    <w:lvl w:ilvl="5" w:tplc="2FC05426" w:tentative="1">
      <w:start w:val="1"/>
      <w:numFmt w:val="bullet"/>
      <w:lvlText w:val="•"/>
      <w:lvlJc w:val="left"/>
      <w:pPr>
        <w:tabs>
          <w:tab w:val="num" w:pos="4320"/>
        </w:tabs>
        <w:ind w:left="4320" w:hanging="360"/>
      </w:pPr>
      <w:rPr>
        <w:rFonts w:ascii="Arial" w:hAnsi="Arial" w:hint="default"/>
      </w:rPr>
    </w:lvl>
    <w:lvl w:ilvl="6" w:tplc="B53C38C6" w:tentative="1">
      <w:start w:val="1"/>
      <w:numFmt w:val="bullet"/>
      <w:lvlText w:val="•"/>
      <w:lvlJc w:val="left"/>
      <w:pPr>
        <w:tabs>
          <w:tab w:val="num" w:pos="5040"/>
        </w:tabs>
        <w:ind w:left="5040" w:hanging="360"/>
      </w:pPr>
      <w:rPr>
        <w:rFonts w:ascii="Arial" w:hAnsi="Arial" w:hint="default"/>
      </w:rPr>
    </w:lvl>
    <w:lvl w:ilvl="7" w:tplc="88324EAE" w:tentative="1">
      <w:start w:val="1"/>
      <w:numFmt w:val="bullet"/>
      <w:lvlText w:val="•"/>
      <w:lvlJc w:val="left"/>
      <w:pPr>
        <w:tabs>
          <w:tab w:val="num" w:pos="5760"/>
        </w:tabs>
        <w:ind w:left="5760" w:hanging="360"/>
      </w:pPr>
      <w:rPr>
        <w:rFonts w:ascii="Arial" w:hAnsi="Arial" w:hint="default"/>
      </w:rPr>
    </w:lvl>
    <w:lvl w:ilvl="8" w:tplc="DA6C05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A766C6"/>
    <w:multiLevelType w:val="hybridMultilevel"/>
    <w:tmpl w:val="C012FD64"/>
    <w:lvl w:ilvl="0" w:tplc="C3DC894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2F3"/>
    <w:rsid w:val="00012BD9"/>
    <w:rsid w:val="0002779F"/>
    <w:rsid w:val="00033397"/>
    <w:rsid w:val="00033C1B"/>
    <w:rsid w:val="00040095"/>
    <w:rsid w:val="0007004D"/>
    <w:rsid w:val="00075883"/>
    <w:rsid w:val="00080512"/>
    <w:rsid w:val="00080981"/>
    <w:rsid w:val="00090468"/>
    <w:rsid w:val="000A198B"/>
    <w:rsid w:val="000B7BCF"/>
    <w:rsid w:val="000C522B"/>
    <w:rsid w:val="000D58AB"/>
    <w:rsid w:val="00103127"/>
    <w:rsid w:val="001233C1"/>
    <w:rsid w:val="00162CD7"/>
    <w:rsid w:val="001741A0"/>
    <w:rsid w:val="00185FBE"/>
    <w:rsid w:val="00194CD0"/>
    <w:rsid w:val="00197006"/>
    <w:rsid w:val="001B49C9"/>
    <w:rsid w:val="001C4BCF"/>
    <w:rsid w:val="001C653C"/>
    <w:rsid w:val="001D7309"/>
    <w:rsid w:val="001F168B"/>
    <w:rsid w:val="001F52CA"/>
    <w:rsid w:val="001F7831"/>
    <w:rsid w:val="00204045"/>
    <w:rsid w:val="00205AE2"/>
    <w:rsid w:val="00225548"/>
    <w:rsid w:val="0022606D"/>
    <w:rsid w:val="002339C2"/>
    <w:rsid w:val="00243AA2"/>
    <w:rsid w:val="00260C49"/>
    <w:rsid w:val="002747EC"/>
    <w:rsid w:val="002855BF"/>
    <w:rsid w:val="002920F5"/>
    <w:rsid w:val="002A14BA"/>
    <w:rsid w:val="002B7948"/>
    <w:rsid w:val="002D0BD1"/>
    <w:rsid w:val="002E14C3"/>
    <w:rsid w:val="002E284A"/>
    <w:rsid w:val="002F0D22"/>
    <w:rsid w:val="002F7E15"/>
    <w:rsid w:val="003172DC"/>
    <w:rsid w:val="003173AC"/>
    <w:rsid w:val="003201A9"/>
    <w:rsid w:val="00326069"/>
    <w:rsid w:val="00327A4A"/>
    <w:rsid w:val="0035462D"/>
    <w:rsid w:val="00384F90"/>
    <w:rsid w:val="003B40AD"/>
    <w:rsid w:val="003C4E37"/>
    <w:rsid w:val="003E16BE"/>
    <w:rsid w:val="00401855"/>
    <w:rsid w:val="00433D16"/>
    <w:rsid w:val="00457105"/>
    <w:rsid w:val="0047653D"/>
    <w:rsid w:val="00477455"/>
    <w:rsid w:val="00480BDC"/>
    <w:rsid w:val="0049531F"/>
    <w:rsid w:val="0049734C"/>
    <w:rsid w:val="004C7484"/>
    <w:rsid w:val="004C7F3D"/>
    <w:rsid w:val="004D27DB"/>
    <w:rsid w:val="004D3578"/>
    <w:rsid w:val="004D380D"/>
    <w:rsid w:val="004E213A"/>
    <w:rsid w:val="00503171"/>
    <w:rsid w:val="00506C28"/>
    <w:rsid w:val="00523786"/>
    <w:rsid w:val="00534DA0"/>
    <w:rsid w:val="00543E6C"/>
    <w:rsid w:val="00555EC1"/>
    <w:rsid w:val="00562AD7"/>
    <w:rsid w:val="00565087"/>
    <w:rsid w:val="0056573F"/>
    <w:rsid w:val="005671DB"/>
    <w:rsid w:val="00570EE0"/>
    <w:rsid w:val="00571EE5"/>
    <w:rsid w:val="0058419C"/>
    <w:rsid w:val="005941DF"/>
    <w:rsid w:val="005A51B1"/>
    <w:rsid w:val="005B219C"/>
    <w:rsid w:val="005B52B9"/>
    <w:rsid w:val="005B6703"/>
    <w:rsid w:val="005C01ED"/>
    <w:rsid w:val="005C614F"/>
    <w:rsid w:val="005D6B2E"/>
    <w:rsid w:val="00611566"/>
    <w:rsid w:val="006207E2"/>
    <w:rsid w:val="00646550"/>
    <w:rsid w:val="00646D99"/>
    <w:rsid w:val="00656910"/>
    <w:rsid w:val="00660303"/>
    <w:rsid w:val="00690CF1"/>
    <w:rsid w:val="00693C9D"/>
    <w:rsid w:val="006A22B5"/>
    <w:rsid w:val="006C66D8"/>
    <w:rsid w:val="006D1E24"/>
    <w:rsid w:val="006D519E"/>
    <w:rsid w:val="006E1417"/>
    <w:rsid w:val="006F6A2C"/>
    <w:rsid w:val="00701E90"/>
    <w:rsid w:val="00707FF0"/>
    <w:rsid w:val="0071375C"/>
    <w:rsid w:val="00715D7A"/>
    <w:rsid w:val="00734A5B"/>
    <w:rsid w:val="00744E76"/>
    <w:rsid w:val="00747F79"/>
    <w:rsid w:val="007557EF"/>
    <w:rsid w:val="00757D40"/>
    <w:rsid w:val="00775B05"/>
    <w:rsid w:val="00781F0F"/>
    <w:rsid w:val="0078727C"/>
    <w:rsid w:val="0079049D"/>
    <w:rsid w:val="00793471"/>
    <w:rsid w:val="007B18D8"/>
    <w:rsid w:val="007B4AFE"/>
    <w:rsid w:val="007B55CD"/>
    <w:rsid w:val="007C095F"/>
    <w:rsid w:val="007D6FB1"/>
    <w:rsid w:val="007F5DFA"/>
    <w:rsid w:val="00800AFC"/>
    <w:rsid w:val="0080275D"/>
    <w:rsid w:val="008028A4"/>
    <w:rsid w:val="00856EA8"/>
    <w:rsid w:val="00864709"/>
    <w:rsid w:val="008768CA"/>
    <w:rsid w:val="00877EF9"/>
    <w:rsid w:val="00880559"/>
    <w:rsid w:val="00890DCC"/>
    <w:rsid w:val="008D0E3E"/>
    <w:rsid w:val="008D69BF"/>
    <w:rsid w:val="0090271F"/>
    <w:rsid w:val="00913571"/>
    <w:rsid w:val="00920B18"/>
    <w:rsid w:val="00936071"/>
    <w:rsid w:val="00942EC2"/>
    <w:rsid w:val="00953E80"/>
    <w:rsid w:val="00954D84"/>
    <w:rsid w:val="00961B32"/>
    <w:rsid w:val="00970633"/>
    <w:rsid w:val="00974BB0"/>
    <w:rsid w:val="009770F5"/>
    <w:rsid w:val="00983FAC"/>
    <w:rsid w:val="009967D5"/>
    <w:rsid w:val="009A0AF3"/>
    <w:rsid w:val="009B07CD"/>
    <w:rsid w:val="009B0EB0"/>
    <w:rsid w:val="009C19E9"/>
    <w:rsid w:val="009C6641"/>
    <w:rsid w:val="009E234E"/>
    <w:rsid w:val="009E43C9"/>
    <w:rsid w:val="009E619F"/>
    <w:rsid w:val="009F7DEA"/>
    <w:rsid w:val="00A02BAB"/>
    <w:rsid w:val="00A10F02"/>
    <w:rsid w:val="00A31E7B"/>
    <w:rsid w:val="00A53724"/>
    <w:rsid w:val="00A64510"/>
    <w:rsid w:val="00A747F2"/>
    <w:rsid w:val="00A82346"/>
    <w:rsid w:val="00A8288A"/>
    <w:rsid w:val="00A9671C"/>
    <w:rsid w:val="00AA021A"/>
    <w:rsid w:val="00AA656E"/>
    <w:rsid w:val="00AB038B"/>
    <w:rsid w:val="00AE27A4"/>
    <w:rsid w:val="00B011F2"/>
    <w:rsid w:val="00B15449"/>
    <w:rsid w:val="00B47FD1"/>
    <w:rsid w:val="00B62351"/>
    <w:rsid w:val="00B805DB"/>
    <w:rsid w:val="00BA5E5A"/>
    <w:rsid w:val="00BC3F86"/>
    <w:rsid w:val="00BE0A20"/>
    <w:rsid w:val="00BF11EA"/>
    <w:rsid w:val="00C05C8A"/>
    <w:rsid w:val="00C12B51"/>
    <w:rsid w:val="00C24650"/>
    <w:rsid w:val="00C2582C"/>
    <w:rsid w:val="00C3065B"/>
    <w:rsid w:val="00C33079"/>
    <w:rsid w:val="00C33A46"/>
    <w:rsid w:val="00C7604E"/>
    <w:rsid w:val="00C83A13"/>
    <w:rsid w:val="00C91D55"/>
    <w:rsid w:val="00C94AA6"/>
    <w:rsid w:val="00CA3D0C"/>
    <w:rsid w:val="00CA654B"/>
    <w:rsid w:val="00CC2CE1"/>
    <w:rsid w:val="00CD4C7B"/>
    <w:rsid w:val="00D0398D"/>
    <w:rsid w:val="00D260ED"/>
    <w:rsid w:val="00D33D03"/>
    <w:rsid w:val="00D57D05"/>
    <w:rsid w:val="00D738D6"/>
    <w:rsid w:val="00D80795"/>
    <w:rsid w:val="00D87E00"/>
    <w:rsid w:val="00D9134D"/>
    <w:rsid w:val="00D926BE"/>
    <w:rsid w:val="00D95E03"/>
    <w:rsid w:val="00D96D11"/>
    <w:rsid w:val="00DA7A03"/>
    <w:rsid w:val="00DB1818"/>
    <w:rsid w:val="00DC309B"/>
    <w:rsid w:val="00DC4DA2"/>
    <w:rsid w:val="00DE6A38"/>
    <w:rsid w:val="00E0388D"/>
    <w:rsid w:val="00E37CB9"/>
    <w:rsid w:val="00E411A3"/>
    <w:rsid w:val="00E53549"/>
    <w:rsid w:val="00E62835"/>
    <w:rsid w:val="00E71660"/>
    <w:rsid w:val="00E77645"/>
    <w:rsid w:val="00E83697"/>
    <w:rsid w:val="00EB3F89"/>
    <w:rsid w:val="00EC0521"/>
    <w:rsid w:val="00EC4A25"/>
    <w:rsid w:val="00ED2335"/>
    <w:rsid w:val="00F025A2"/>
    <w:rsid w:val="00F07388"/>
    <w:rsid w:val="00F2026E"/>
    <w:rsid w:val="00F2210A"/>
    <w:rsid w:val="00F37743"/>
    <w:rsid w:val="00F4417A"/>
    <w:rsid w:val="00F534C7"/>
    <w:rsid w:val="00F54A3D"/>
    <w:rsid w:val="00F653B8"/>
    <w:rsid w:val="00F71B89"/>
    <w:rsid w:val="00F7353C"/>
    <w:rsid w:val="00F76BEC"/>
    <w:rsid w:val="00F76F8F"/>
    <w:rsid w:val="00F87AE1"/>
    <w:rsid w:val="00FA1266"/>
    <w:rsid w:val="00FC1192"/>
    <w:rsid w:val="00FC71D8"/>
    <w:rsid w:val="00FD4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02B7"/>
  <w15:chartTrackingRefBased/>
  <w15:docId w15:val="{8B512534-E87E-4E1C-8524-CE7E0B505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C74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4C7484"/>
    <w:rPr>
      <w:rFonts w:ascii="Arial" w:eastAsia="MS Mincho" w:hAnsi="Arial"/>
      <w:szCs w:val="24"/>
    </w:rPr>
  </w:style>
  <w:style w:type="paragraph" w:styleId="ListParagraph">
    <w:name w:val="List Paragraph"/>
    <w:basedOn w:val="Normal"/>
    <w:uiPriority w:val="34"/>
    <w:qFormat/>
    <w:rsid w:val="004C7484"/>
    <w:pPr>
      <w:ind w:left="720"/>
      <w:contextualSpacing/>
    </w:pPr>
  </w:style>
  <w:style w:type="paragraph" w:styleId="Caption">
    <w:name w:val="caption"/>
    <w:basedOn w:val="Normal"/>
    <w:next w:val="Normal"/>
    <w:unhideWhenUsed/>
    <w:qFormat/>
    <w:rsid w:val="004C7484"/>
    <w:pPr>
      <w:spacing w:after="200"/>
    </w:pPr>
    <w:rPr>
      <w:i/>
      <w:iCs/>
      <w:color w:val="44546A" w:themeColor="text2"/>
      <w:sz w:val="18"/>
      <w:szCs w:val="18"/>
    </w:rPr>
  </w:style>
  <w:style w:type="paragraph" w:styleId="BalloonText">
    <w:name w:val="Balloon Text"/>
    <w:basedOn w:val="Normal"/>
    <w:link w:val="BalloonTextChar"/>
    <w:rsid w:val="0047653D"/>
    <w:pPr>
      <w:spacing w:after="0"/>
    </w:pPr>
    <w:rPr>
      <w:rFonts w:ascii="Segoe UI" w:hAnsi="Segoe UI" w:cs="Segoe UI"/>
      <w:sz w:val="18"/>
      <w:szCs w:val="18"/>
    </w:rPr>
  </w:style>
  <w:style w:type="character" w:customStyle="1" w:styleId="BalloonTextChar">
    <w:name w:val="Balloon Text Char"/>
    <w:basedOn w:val="DefaultParagraphFont"/>
    <w:link w:val="BalloonText"/>
    <w:rsid w:val="0047653D"/>
    <w:rPr>
      <w:rFonts w:ascii="Segoe UI" w:hAnsi="Segoe UI" w:cs="Segoe UI"/>
      <w:sz w:val="18"/>
      <w:szCs w:val="18"/>
      <w:lang w:eastAsia="en-US"/>
    </w:rPr>
  </w:style>
  <w:style w:type="character" w:styleId="CommentReference">
    <w:name w:val="annotation reference"/>
    <w:basedOn w:val="DefaultParagraphFont"/>
    <w:rsid w:val="00B805DB"/>
    <w:rPr>
      <w:sz w:val="16"/>
      <w:szCs w:val="16"/>
    </w:rPr>
  </w:style>
  <w:style w:type="paragraph" w:styleId="CommentText">
    <w:name w:val="annotation text"/>
    <w:basedOn w:val="Normal"/>
    <w:link w:val="CommentTextChar"/>
    <w:rsid w:val="00B805DB"/>
  </w:style>
  <w:style w:type="character" w:customStyle="1" w:styleId="CommentTextChar">
    <w:name w:val="Comment Text Char"/>
    <w:basedOn w:val="DefaultParagraphFont"/>
    <w:link w:val="CommentText"/>
    <w:rsid w:val="00B805DB"/>
    <w:rPr>
      <w:lang w:eastAsia="en-US"/>
    </w:rPr>
  </w:style>
  <w:style w:type="paragraph" w:styleId="CommentSubject">
    <w:name w:val="annotation subject"/>
    <w:basedOn w:val="CommentText"/>
    <w:next w:val="CommentText"/>
    <w:link w:val="CommentSubjectChar"/>
    <w:rsid w:val="00B805DB"/>
    <w:rPr>
      <w:b/>
      <w:bCs/>
    </w:rPr>
  </w:style>
  <w:style w:type="character" w:customStyle="1" w:styleId="CommentSubjectChar">
    <w:name w:val="Comment Subject Char"/>
    <w:basedOn w:val="CommentTextChar"/>
    <w:link w:val="CommentSubject"/>
    <w:rsid w:val="00B805DB"/>
    <w:rPr>
      <w:b/>
      <w:bCs/>
      <w:lang w:eastAsia="en-US"/>
    </w:rPr>
  </w:style>
  <w:style w:type="paragraph" w:styleId="Revision">
    <w:name w:val="Revision"/>
    <w:hidden/>
    <w:uiPriority w:val="99"/>
    <w:semiHidden/>
    <w:rsid w:val="005B52B9"/>
    <w:rPr>
      <w:lang w:eastAsia="en-US"/>
    </w:rPr>
  </w:style>
  <w:style w:type="character" w:customStyle="1" w:styleId="Heading3Char">
    <w:name w:val="Heading 3 Char"/>
    <w:aliases w:val="h3 Char,H3 Char,Underrubrik2 Char,no break Char,3 Char"/>
    <w:basedOn w:val="DefaultParagraphFont"/>
    <w:link w:val="Heading3"/>
    <w:rsid w:val="00F76BE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3461">
      <w:bodyDiv w:val="1"/>
      <w:marLeft w:val="0"/>
      <w:marRight w:val="0"/>
      <w:marTop w:val="0"/>
      <w:marBottom w:val="0"/>
      <w:divBdr>
        <w:top w:val="none" w:sz="0" w:space="0" w:color="auto"/>
        <w:left w:val="none" w:sz="0" w:space="0" w:color="auto"/>
        <w:bottom w:val="none" w:sz="0" w:space="0" w:color="auto"/>
        <w:right w:val="none" w:sz="0" w:space="0" w:color="auto"/>
      </w:divBdr>
    </w:div>
    <w:div w:id="171380896">
      <w:bodyDiv w:val="1"/>
      <w:marLeft w:val="0"/>
      <w:marRight w:val="0"/>
      <w:marTop w:val="0"/>
      <w:marBottom w:val="0"/>
      <w:divBdr>
        <w:top w:val="none" w:sz="0" w:space="0" w:color="auto"/>
        <w:left w:val="none" w:sz="0" w:space="0" w:color="auto"/>
        <w:bottom w:val="none" w:sz="0" w:space="0" w:color="auto"/>
        <w:right w:val="none" w:sz="0" w:space="0" w:color="auto"/>
      </w:divBdr>
    </w:div>
    <w:div w:id="172231625">
      <w:bodyDiv w:val="1"/>
      <w:marLeft w:val="0"/>
      <w:marRight w:val="0"/>
      <w:marTop w:val="0"/>
      <w:marBottom w:val="0"/>
      <w:divBdr>
        <w:top w:val="none" w:sz="0" w:space="0" w:color="auto"/>
        <w:left w:val="none" w:sz="0" w:space="0" w:color="auto"/>
        <w:bottom w:val="none" w:sz="0" w:space="0" w:color="auto"/>
        <w:right w:val="none" w:sz="0" w:space="0" w:color="auto"/>
      </w:divBdr>
    </w:div>
    <w:div w:id="311064321">
      <w:bodyDiv w:val="1"/>
      <w:marLeft w:val="0"/>
      <w:marRight w:val="0"/>
      <w:marTop w:val="0"/>
      <w:marBottom w:val="0"/>
      <w:divBdr>
        <w:top w:val="none" w:sz="0" w:space="0" w:color="auto"/>
        <w:left w:val="none" w:sz="0" w:space="0" w:color="auto"/>
        <w:bottom w:val="none" w:sz="0" w:space="0" w:color="auto"/>
        <w:right w:val="none" w:sz="0" w:space="0" w:color="auto"/>
      </w:divBdr>
    </w:div>
    <w:div w:id="379519456">
      <w:bodyDiv w:val="1"/>
      <w:marLeft w:val="0"/>
      <w:marRight w:val="0"/>
      <w:marTop w:val="0"/>
      <w:marBottom w:val="0"/>
      <w:divBdr>
        <w:top w:val="none" w:sz="0" w:space="0" w:color="auto"/>
        <w:left w:val="none" w:sz="0" w:space="0" w:color="auto"/>
        <w:bottom w:val="none" w:sz="0" w:space="0" w:color="auto"/>
        <w:right w:val="none" w:sz="0" w:space="0" w:color="auto"/>
      </w:divBdr>
    </w:div>
    <w:div w:id="1167019086">
      <w:bodyDiv w:val="1"/>
      <w:marLeft w:val="0"/>
      <w:marRight w:val="0"/>
      <w:marTop w:val="0"/>
      <w:marBottom w:val="0"/>
      <w:divBdr>
        <w:top w:val="none" w:sz="0" w:space="0" w:color="auto"/>
        <w:left w:val="none" w:sz="0" w:space="0" w:color="auto"/>
        <w:bottom w:val="none" w:sz="0" w:space="0" w:color="auto"/>
        <w:right w:val="none" w:sz="0" w:space="0" w:color="auto"/>
      </w:divBdr>
    </w:div>
    <w:div w:id="1292175445">
      <w:bodyDiv w:val="1"/>
      <w:marLeft w:val="0"/>
      <w:marRight w:val="0"/>
      <w:marTop w:val="0"/>
      <w:marBottom w:val="0"/>
      <w:divBdr>
        <w:top w:val="none" w:sz="0" w:space="0" w:color="auto"/>
        <w:left w:val="none" w:sz="0" w:space="0" w:color="auto"/>
        <w:bottom w:val="none" w:sz="0" w:space="0" w:color="auto"/>
        <w:right w:val="none" w:sz="0" w:space="0" w:color="auto"/>
      </w:divBdr>
    </w:div>
    <w:div w:id="1685743194">
      <w:bodyDiv w:val="1"/>
      <w:marLeft w:val="0"/>
      <w:marRight w:val="0"/>
      <w:marTop w:val="0"/>
      <w:marBottom w:val="0"/>
      <w:divBdr>
        <w:top w:val="none" w:sz="0" w:space="0" w:color="auto"/>
        <w:left w:val="none" w:sz="0" w:space="0" w:color="auto"/>
        <w:bottom w:val="none" w:sz="0" w:space="0" w:color="auto"/>
        <w:right w:val="none" w:sz="0" w:space="0" w:color="auto"/>
      </w:divBdr>
    </w:div>
    <w:div w:id="1878158869">
      <w:bodyDiv w:val="1"/>
      <w:marLeft w:val="0"/>
      <w:marRight w:val="0"/>
      <w:marTop w:val="0"/>
      <w:marBottom w:val="0"/>
      <w:divBdr>
        <w:top w:val="none" w:sz="0" w:space="0" w:color="auto"/>
        <w:left w:val="none" w:sz="0" w:space="0" w:color="auto"/>
        <w:bottom w:val="none" w:sz="0" w:space="0" w:color="auto"/>
        <w:right w:val="none" w:sz="0" w:space="0" w:color="auto"/>
      </w:divBdr>
    </w:div>
    <w:div w:id="200554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SP-5AIRPNAIUNRU-859666464-239</_dlc_DocId>
    <_dlc_DocIdUrl xmlns="71c5aaf6-e6ce-465b-b873-5148d2a4c105">
      <Url>https://nokia.sharepoint.com/sites/c5g/e2earch/_layouts/15/DocIdRedir.aspx?ID=SP-5AIRPNAIUNRU-859666464-239</Url>
      <Description>SP-5AIRPNAIUNRU-859666464-239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DBC2D-30FF-4D31-A026-AC622016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3.xml><?xml version="1.0" encoding="utf-8"?>
<ds:datastoreItem xmlns:ds="http://schemas.openxmlformats.org/officeDocument/2006/customXml" ds:itemID="{99ED890E-3C42-47F2-9F7D-3905AEEB597D}">
  <ds:schemaRefs>
    <ds:schemaRef ds:uri="http://schemas.microsoft.com/sharepoint/events"/>
  </ds:schemaRefs>
</ds:datastoreItem>
</file>

<file path=customXml/itemProps4.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D51CA80-41FE-401A-9052-82968894C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2087</Words>
  <Characters>11899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13959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5</cp:revision>
  <dcterms:created xsi:type="dcterms:W3CDTF">2017-05-05T14:30:00Z</dcterms:created>
  <dcterms:modified xsi:type="dcterms:W3CDTF">2017-05-05T19:10:00Z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e0c935d1-94a8-4de5-8e57-1c2b566a8d57</vt:lpwstr>
  </property>
</Properties>
</file>